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97C" w:rsidRPr="00927748" w:rsidRDefault="00A3497C" w:rsidP="00927748">
      <w:pPr>
        <w:spacing w:afterLines="50"/>
        <w:rPr>
          <w:rFonts w:ascii="仿宋_GB2312" w:eastAsia="仿宋_GB2312"/>
          <w:b/>
          <w:sz w:val="28"/>
          <w:szCs w:val="28"/>
        </w:rPr>
      </w:pPr>
      <w:r w:rsidRPr="00927748">
        <w:rPr>
          <w:rFonts w:ascii="仿宋_GB2312" w:eastAsia="仿宋_GB2312" w:hint="eastAsia"/>
          <w:b/>
          <w:sz w:val="28"/>
          <w:szCs w:val="28"/>
        </w:rPr>
        <w:t>附件一：</w:t>
      </w:r>
    </w:p>
    <w:p w:rsidR="00A3497C" w:rsidRPr="00D101C8" w:rsidRDefault="00A3497C" w:rsidP="00B7715D">
      <w:pPr>
        <w:spacing w:afterLines="50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第二期助教</w:t>
      </w:r>
      <w:r w:rsidRPr="00D101C8">
        <w:rPr>
          <w:rFonts w:ascii="仿宋_GB2312" w:eastAsia="仿宋_GB2312" w:hint="eastAsia"/>
          <w:b/>
          <w:sz w:val="32"/>
          <w:szCs w:val="32"/>
        </w:rPr>
        <w:t>培训课程表</w:t>
      </w:r>
    </w:p>
    <w:tbl>
      <w:tblPr>
        <w:tblW w:w="49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1"/>
        <w:gridCol w:w="992"/>
        <w:gridCol w:w="1822"/>
        <w:gridCol w:w="4636"/>
        <w:gridCol w:w="2007"/>
        <w:gridCol w:w="2320"/>
      </w:tblGrid>
      <w:tr w:rsidR="00A3497C" w:rsidRPr="00F4781D" w:rsidTr="00012E7B">
        <w:trPr>
          <w:trHeight w:val="454"/>
        </w:trPr>
        <w:tc>
          <w:tcPr>
            <w:tcW w:w="811" w:type="pct"/>
          </w:tcPr>
          <w:p w:rsidR="00A3497C" w:rsidRPr="00F4781D" w:rsidRDefault="00A3497C" w:rsidP="00892E04">
            <w:pPr>
              <w:spacing w:line="440" w:lineRule="atLeast"/>
              <w:jc w:val="center"/>
              <w:rPr>
                <w:rFonts w:eastAsia="仿宋_GB2312"/>
                <w:b/>
                <w:sz w:val="24"/>
              </w:rPr>
            </w:pPr>
            <w:r w:rsidRPr="00F4781D">
              <w:rPr>
                <w:rFonts w:eastAsia="仿宋_GB2312" w:hint="eastAsia"/>
                <w:b/>
                <w:sz w:val="24"/>
              </w:rPr>
              <w:t>日期（星期）</w:t>
            </w:r>
          </w:p>
        </w:tc>
        <w:tc>
          <w:tcPr>
            <w:tcW w:w="1001" w:type="pct"/>
            <w:gridSpan w:val="2"/>
          </w:tcPr>
          <w:p w:rsidR="00A3497C" w:rsidRPr="00F4781D" w:rsidRDefault="00A3497C" w:rsidP="00892E04">
            <w:pPr>
              <w:spacing w:line="440" w:lineRule="atLeast"/>
              <w:jc w:val="center"/>
              <w:rPr>
                <w:rFonts w:eastAsia="仿宋_GB2312"/>
                <w:b/>
                <w:sz w:val="24"/>
              </w:rPr>
            </w:pPr>
            <w:r w:rsidRPr="00F4781D">
              <w:rPr>
                <w:rFonts w:eastAsia="仿宋_GB2312" w:hint="eastAsia"/>
                <w:b/>
                <w:sz w:val="24"/>
              </w:rPr>
              <w:t>时间</w:t>
            </w:r>
          </w:p>
        </w:tc>
        <w:tc>
          <w:tcPr>
            <w:tcW w:w="1649" w:type="pct"/>
          </w:tcPr>
          <w:p w:rsidR="00A3497C" w:rsidRPr="00F4781D" w:rsidRDefault="00A3497C" w:rsidP="00892E04">
            <w:pPr>
              <w:spacing w:line="440" w:lineRule="atLeast"/>
              <w:jc w:val="center"/>
              <w:rPr>
                <w:rFonts w:eastAsia="仿宋_GB2312"/>
                <w:b/>
                <w:sz w:val="24"/>
              </w:rPr>
            </w:pPr>
            <w:r w:rsidRPr="00F4781D">
              <w:rPr>
                <w:rFonts w:eastAsia="仿宋_GB2312" w:hint="eastAsia"/>
                <w:b/>
                <w:sz w:val="24"/>
              </w:rPr>
              <w:t>内</w:t>
            </w:r>
            <w:r w:rsidRPr="00F4781D">
              <w:rPr>
                <w:rFonts w:eastAsia="仿宋_GB2312"/>
                <w:b/>
                <w:sz w:val="24"/>
              </w:rPr>
              <w:t xml:space="preserve">  </w:t>
            </w:r>
            <w:r w:rsidRPr="00F4781D">
              <w:rPr>
                <w:rFonts w:eastAsia="仿宋_GB2312" w:hint="eastAsia"/>
                <w:b/>
                <w:sz w:val="24"/>
              </w:rPr>
              <w:t>容</w:t>
            </w:r>
          </w:p>
        </w:tc>
        <w:tc>
          <w:tcPr>
            <w:tcW w:w="714" w:type="pct"/>
          </w:tcPr>
          <w:p w:rsidR="00A3497C" w:rsidRPr="00F4781D" w:rsidRDefault="00A3497C" w:rsidP="001325A6">
            <w:pPr>
              <w:spacing w:line="440" w:lineRule="atLeast"/>
              <w:jc w:val="center"/>
              <w:rPr>
                <w:rFonts w:eastAsia="仿宋_GB2312"/>
                <w:b/>
                <w:sz w:val="24"/>
              </w:rPr>
            </w:pPr>
            <w:r w:rsidRPr="00F4781D">
              <w:rPr>
                <w:rFonts w:eastAsia="仿宋_GB2312" w:hint="eastAsia"/>
                <w:b/>
                <w:sz w:val="24"/>
              </w:rPr>
              <w:t>授课教师</w:t>
            </w:r>
          </w:p>
        </w:tc>
        <w:tc>
          <w:tcPr>
            <w:tcW w:w="825" w:type="pct"/>
          </w:tcPr>
          <w:p w:rsidR="00A3497C" w:rsidRPr="00F4781D" w:rsidRDefault="00A3497C" w:rsidP="00892E04">
            <w:pPr>
              <w:spacing w:line="440" w:lineRule="atLeast"/>
              <w:jc w:val="center"/>
              <w:rPr>
                <w:rFonts w:eastAsia="仿宋_GB2312"/>
                <w:b/>
                <w:sz w:val="24"/>
              </w:rPr>
            </w:pPr>
            <w:r w:rsidRPr="00F4781D">
              <w:rPr>
                <w:rFonts w:eastAsia="仿宋_GB2312" w:hint="eastAsia"/>
                <w:b/>
                <w:sz w:val="24"/>
              </w:rPr>
              <w:t>授课地点</w:t>
            </w:r>
          </w:p>
        </w:tc>
      </w:tr>
      <w:tr w:rsidR="00A3497C" w:rsidRPr="005F7DAC" w:rsidTr="001203DA">
        <w:trPr>
          <w:trHeight w:val="454"/>
        </w:trPr>
        <w:tc>
          <w:tcPr>
            <w:tcW w:w="811" w:type="pct"/>
            <w:vMerge w:val="restart"/>
            <w:vAlign w:val="center"/>
          </w:tcPr>
          <w:p w:rsidR="00A3497C" w:rsidRPr="00F4781D" w:rsidRDefault="00A3497C" w:rsidP="00FB6B25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  <w:r w:rsidRPr="00F4781D"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>11</w:t>
            </w:r>
            <w:r w:rsidRPr="00F4781D">
              <w:rPr>
                <w:rFonts w:eastAsia="仿宋_GB2312" w:hint="eastAsia"/>
                <w:sz w:val="24"/>
              </w:rPr>
              <w:t>日（周</w:t>
            </w:r>
            <w:r>
              <w:rPr>
                <w:rFonts w:eastAsia="仿宋_GB2312" w:hint="eastAsia"/>
                <w:sz w:val="24"/>
              </w:rPr>
              <w:t>六</w:t>
            </w:r>
            <w:r w:rsidRPr="00F4781D"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353" w:type="pct"/>
            <w:vMerge w:val="restart"/>
            <w:vAlign w:val="center"/>
          </w:tcPr>
          <w:p w:rsidR="00A3497C" w:rsidRPr="00F4781D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F4781D">
              <w:rPr>
                <w:rFonts w:eastAsia="仿宋_GB2312" w:hint="eastAsia"/>
                <w:sz w:val="24"/>
              </w:rPr>
              <w:t>上午</w:t>
            </w:r>
          </w:p>
        </w:tc>
        <w:tc>
          <w:tcPr>
            <w:tcW w:w="648" w:type="pct"/>
            <w:vMerge w:val="restart"/>
            <w:vAlign w:val="center"/>
          </w:tcPr>
          <w:p w:rsidR="00A3497C" w:rsidRPr="00012E7B" w:rsidRDefault="00A3497C" w:rsidP="008F38D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/>
                <w:sz w:val="24"/>
              </w:rPr>
              <w:t>8:30:11:00</w:t>
            </w:r>
          </w:p>
        </w:tc>
        <w:tc>
          <w:tcPr>
            <w:tcW w:w="1649" w:type="pct"/>
            <w:vAlign w:val="center"/>
          </w:tcPr>
          <w:p w:rsidR="00A3497C" w:rsidRPr="00012E7B" w:rsidRDefault="00A3497C" w:rsidP="00892E04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开学典礼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A3497C">
            <w:pPr>
              <w:spacing w:line="400" w:lineRule="atLeast"/>
              <w:ind w:firstLineChars="200" w:firstLine="316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25" w:type="pct"/>
            <w:vMerge w:val="restart"/>
            <w:vAlign w:val="center"/>
          </w:tcPr>
          <w:p w:rsidR="00A3497C" w:rsidRPr="00012E7B" w:rsidRDefault="00A3497C" w:rsidP="001203DA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复临舍报告厅</w:t>
            </w:r>
          </w:p>
        </w:tc>
      </w:tr>
      <w:tr w:rsidR="00A3497C" w:rsidRPr="005F7DAC" w:rsidTr="001203DA">
        <w:trPr>
          <w:trHeight w:val="150"/>
        </w:trPr>
        <w:tc>
          <w:tcPr>
            <w:tcW w:w="811" w:type="pct"/>
            <w:vMerge/>
            <w:vAlign w:val="center"/>
          </w:tcPr>
          <w:p w:rsidR="00A3497C" w:rsidRPr="00F4781D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3" w:type="pct"/>
            <w:vMerge/>
            <w:vAlign w:val="center"/>
          </w:tcPr>
          <w:p w:rsidR="00A3497C" w:rsidRPr="00F4781D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48" w:type="pct"/>
            <w:vMerge/>
            <w:vAlign w:val="center"/>
          </w:tcPr>
          <w:p w:rsidR="00A3497C" w:rsidRPr="00012E7B" w:rsidRDefault="00A3497C" w:rsidP="008F38D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9" w:type="pct"/>
            <w:vAlign w:val="center"/>
          </w:tcPr>
          <w:p w:rsidR="00A3497C" w:rsidRPr="00012E7B" w:rsidRDefault="00A3497C" w:rsidP="00224A60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如何做好一名助教：解读助教制度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FB6B25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李仁发</w:t>
            </w:r>
          </w:p>
        </w:tc>
        <w:tc>
          <w:tcPr>
            <w:tcW w:w="825" w:type="pct"/>
            <w:vMerge/>
            <w:vAlign w:val="center"/>
          </w:tcPr>
          <w:p w:rsidR="00A3497C" w:rsidRPr="00012E7B" w:rsidRDefault="00A3497C" w:rsidP="001203DA">
            <w:pPr>
              <w:spacing w:line="440" w:lineRule="atLeast"/>
              <w:rPr>
                <w:rFonts w:eastAsia="仿宋_GB2312"/>
                <w:sz w:val="24"/>
              </w:rPr>
            </w:pPr>
          </w:p>
        </w:tc>
      </w:tr>
      <w:tr w:rsidR="00A3497C" w:rsidRPr="005F7DAC" w:rsidTr="001203DA">
        <w:trPr>
          <w:trHeight w:val="150"/>
        </w:trPr>
        <w:tc>
          <w:tcPr>
            <w:tcW w:w="811" w:type="pct"/>
            <w:vMerge/>
            <w:vAlign w:val="center"/>
          </w:tcPr>
          <w:p w:rsidR="00A3497C" w:rsidRPr="00F4781D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3" w:type="pct"/>
            <w:vAlign w:val="center"/>
          </w:tcPr>
          <w:p w:rsidR="00A3497C" w:rsidRPr="00F4781D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F4781D">
              <w:rPr>
                <w:rFonts w:eastAsia="仿宋_GB2312" w:hint="eastAsia"/>
                <w:sz w:val="24"/>
              </w:rPr>
              <w:t>下午</w:t>
            </w:r>
          </w:p>
        </w:tc>
        <w:tc>
          <w:tcPr>
            <w:tcW w:w="648" w:type="pct"/>
            <w:vAlign w:val="center"/>
          </w:tcPr>
          <w:p w:rsidR="00A3497C" w:rsidRPr="00012E7B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/>
                <w:sz w:val="24"/>
              </w:rPr>
              <w:t>14:30-16:20</w:t>
            </w:r>
          </w:p>
        </w:tc>
        <w:tc>
          <w:tcPr>
            <w:tcW w:w="1649" w:type="pct"/>
            <w:vAlign w:val="center"/>
          </w:tcPr>
          <w:p w:rsidR="00A3497C" w:rsidRPr="00012E7B" w:rsidRDefault="00A3497C" w:rsidP="00032F44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助教课堂的组织艺术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FB6B25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陈飞虎</w:t>
            </w:r>
          </w:p>
        </w:tc>
        <w:tc>
          <w:tcPr>
            <w:tcW w:w="825" w:type="pct"/>
            <w:vAlign w:val="center"/>
          </w:tcPr>
          <w:p w:rsidR="00A3497C" w:rsidRPr="00012E7B" w:rsidRDefault="00A3497C" w:rsidP="001203DA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  <w:tr w:rsidR="00A3497C" w:rsidRPr="005F7DAC" w:rsidTr="001203DA">
        <w:trPr>
          <w:trHeight w:val="467"/>
        </w:trPr>
        <w:tc>
          <w:tcPr>
            <w:tcW w:w="811" w:type="pct"/>
            <w:vMerge w:val="restart"/>
            <w:vAlign w:val="center"/>
          </w:tcPr>
          <w:p w:rsidR="00A3497C" w:rsidRPr="00F4781D" w:rsidRDefault="00A3497C" w:rsidP="00304C00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  <w:r w:rsidRPr="00F4781D">
              <w:rPr>
                <w:rFonts w:eastAsia="仿宋_GB2312" w:hint="eastAsia"/>
                <w:sz w:val="24"/>
              </w:rPr>
              <w:t>月</w:t>
            </w:r>
            <w:r w:rsidRPr="00F4781D"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2</w:t>
            </w:r>
            <w:r w:rsidRPr="00F4781D">
              <w:rPr>
                <w:rFonts w:eastAsia="仿宋_GB2312" w:hint="eastAsia"/>
                <w:sz w:val="24"/>
              </w:rPr>
              <w:t>日（周</w:t>
            </w:r>
            <w:r>
              <w:rPr>
                <w:rFonts w:eastAsia="仿宋_GB2312" w:hint="eastAsia"/>
                <w:sz w:val="24"/>
              </w:rPr>
              <w:t>日</w:t>
            </w:r>
            <w:r w:rsidRPr="00F4781D"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353" w:type="pct"/>
            <w:vMerge w:val="restart"/>
            <w:vAlign w:val="center"/>
          </w:tcPr>
          <w:p w:rsidR="00A3497C" w:rsidRPr="00F55C03" w:rsidRDefault="00A3497C" w:rsidP="00912EA0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F55C03">
              <w:rPr>
                <w:rFonts w:eastAsia="仿宋_GB2312" w:hint="eastAsia"/>
                <w:sz w:val="24"/>
              </w:rPr>
              <w:t>上午</w:t>
            </w:r>
          </w:p>
        </w:tc>
        <w:tc>
          <w:tcPr>
            <w:tcW w:w="648" w:type="pct"/>
            <w:vAlign w:val="center"/>
          </w:tcPr>
          <w:p w:rsidR="00A3497C" w:rsidRPr="00012E7B" w:rsidRDefault="00A3497C" w:rsidP="001325A6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/>
                <w:sz w:val="24"/>
              </w:rPr>
              <w:t>8:00-9:50</w:t>
            </w:r>
          </w:p>
        </w:tc>
        <w:tc>
          <w:tcPr>
            <w:tcW w:w="1649" w:type="pct"/>
            <w:vAlign w:val="center"/>
          </w:tcPr>
          <w:p w:rsidR="00A3497C" w:rsidRPr="00012E7B" w:rsidRDefault="00A3497C" w:rsidP="00A4775D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研究生教育培养及管理制度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李树涛</w:t>
            </w:r>
          </w:p>
        </w:tc>
        <w:tc>
          <w:tcPr>
            <w:tcW w:w="825" w:type="pct"/>
            <w:vAlign w:val="center"/>
          </w:tcPr>
          <w:p w:rsidR="00A3497C" w:rsidRPr="00012E7B" w:rsidRDefault="00A3497C" w:rsidP="001203DA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  <w:tr w:rsidR="00A3497C" w:rsidRPr="005F7DAC" w:rsidTr="001203DA">
        <w:trPr>
          <w:trHeight w:val="150"/>
        </w:trPr>
        <w:tc>
          <w:tcPr>
            <w:tcW w:w="811" w:type="pct"/>
            <w:vMerge/>
            <w:vAlign w:val="center"/>
          </w:tcPr>
          <w:p w:rsidR="00A3497C" w:rsidRPr="00F4781D" w:rsidRDefault="00A3497C" w:rsidP="00912EA0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3" w:type="pct"/>
            <w:vMerge/>
            <w:vAlign w:val="center"/>
          </w:tcPr>
          <w:p w:rsidR="00A3497C" w:rsidRPr="00F55C03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48" w:type="pct"/>
            <w:vAlign w:val="center"/>
          </w:tcPr>
          <w:p w:rsidR="00A3497C" w:rsidRPr="00012E7B" w:rsidRDefault="00A3497C" w:rsidP="00C51B51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/>
                <w:sz w:val="24"/>
              </w:rPr>
              <w:t>10:00-11:50</w:t>
            </w:r>
          </w:p>
        </w:tc>
        <w:tc>
          <w:tcPr>
            <w:tcW w:w="1649" w:type="pct"/>
            <w:vAlign w:val="center"/>
          </w:tcPr>
          <w:p w:rsidR="00A3497C" w:rsidRPr="00012E7B" w:rsidRDefault="00A3497C" w:rsidP="008661FB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讨论课与习题课教学实践指导（文）</w:t>
            </w:r>
          </w:p>
          <w:p w:rsidR="00A3497C" w:rsidRPr="00012E7B" w:rsidRDefault="00A3497C" w:rsidP="008661FB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讨论课与习题课教学实践指导（理）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912EA0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刘志忠</w:t>
            </w:r>
          </w:p>
          <w:p w:rsidR="00A3497C" w:rsidRPr="00012E7B" w:rsidRDefault="00A3497C" w:rsidP="00912EA0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周润兰</w:t>
            </w:r>
          </w:p>
        </w:tc>
        <w:tc>
          <w:tcPr>
            <w:tcW w:w="825" w:type="pct"/>
            <w:vAlign w:val="center"/>
          </w:tcPr>
          <w:p w:rsidR="00A3497C" w:rsidRDefault="00A3497C" w:rsidP="001203DA">
            <w:pPr>
              <w:spacing w:line="440" w:lineRule="atLeas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东楼</w:t>
            </w:r>
            <w:r>
              <w:rPr>
                <w:rFonts w:eastAsia="仿宋_GB2312"/>
                <w:sz w:val="24"/>
              </w:rPr>
              <w:t>108</w:t>
            </w:r>
          </w:p>
          <w:p w:rsidR="00A3497C" w:rsidRPr="00012E7B" w:rsidRDefault="00A3497C" w:rsidP="001203DA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  <w:tr w:rsidR="00A3497C" w:rsidRPr="005F7DAC" w:rsidTr="001203DA">
        <w:trPr>
          <w:trHeight w:val="150"/>
        </w:trPr>
        <w:tc>
          <w:tcPr>
            <w:tcW w:w="811" w:type="pct"/>
            <w:vMerge/>
            <w:vAlign w:val="center"/>
          </w:tcPr>
          <w:p w:rsidR="00A3497C" w:rsidRPr="00F4781D" w:rsidRDefault="00A3497C" w:rsidP="00912EA0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3" w:type="pct"/>
            <w:vAlign w:val="center"/>
          </w:tcPr>
          <w:p w:rsidR="00A3497C" w:rsidRPr="00F55C03" w:rsidRDefault="00A3497C" w:rsidP="00912EA0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F55C03">
              <w:rPr>
                <w:rFonts w:eastAsia="仿宋_GB2312" w:hint="eastAsia"/>
                <w:sz w:val="24"/>
              </w:rPr>
              <w:t>下午</w:t>
            </w:r>
          </w:p>
        </w:tc>
        <w:tc>
          <w:tcPr>
            <w:tcW w:w="648" w:type="pct"/>
            <w:vAlign w:val="center"/>
          </w:tcPr>
          <w:p w:rsidR="00A3497C" w:rsidRPr="00012E7B" w:rsidRDefault="00A3497C" w:rsidP="00C51B51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/>
                <w:sz w:val="24"/>
              </w:rPr>
              <w:t>14:30-16:20</w:t>
            </w:r>
          </w:p>
        </w:tc>
        <w:tc>
          <w:tcPr>
            <w:tcW w:w="1649" w:type="pct"/>
            <w:vAlign w:val="center"/>
          </w:tcPr>
          <w:p w:rsidR="00A3497C" w:rsidRPr="00012E7B" w:rsidRDefault="00A3497C" w:rsidP="00A4775D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课程实验与实验课程教学实践指导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李玉平</w:t>
            </w:r>
          </w:p>
        </w:tc>
        <w:tc>
          <w:tcPr>
            <w:tcW w:w="825" w:type="pct"/>
            <w:vAlign w:val="center"/>
          </w:tcPr>
          <w:p w:rsidR="00A3497C" w:rsidRPr="00012E7B" w:rsidRDefault="00A3497C" w:rsidP="001203DA">
            <w:pPr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  <w:tr w:rsidR="00A3497C" w:rsidRPr="005F7DAC" w:rsidTr="001203DA">
        <w:trPr>
          <w:trHeight w:val="454"/>
        </w:trPr>
        <w:tc>
          <w:tcPr>
            <w:tcW w:w="811" w:type="pct"/>
            <w:vAlign w:val="center"/>
          </w:tcPr>
          <w:p w:rsidR="00A3497C" w:rsidRPr="00F4781D" w:rsidRDefault="00A3497C" w:rsidP="00FB6B25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  <w:r w:rsidRPr="00F4781D">
              <w:rPr>
                <w:rFonts w:eastAsia="仿宋_GB2312" w:hint="eastAsia"/>
                <w:sz w:val="24"/>
              </w:rPr>
              <w:t>月</w:t>
            </w:r>
            <w:r w:rsidRPr="00F4781D"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3</w:t>
            </w:r>
            <w:r w:rsidRPr="00F4781D">
              <w:rPr>
                <w:rFonts w:eastAsia="仿宋_GB2312" w:hint="eastAsia"/>
                <w:sz w:val="24"/>
              </w:rPr>
              <w:t>日（周</w:t>
            </w:r>
            <w:r>
              <w:rPr>
                <w:rFonts w:eastAsia="仿宋_GB2312" w:hint="eastAsia"/>
                <w:sz w:val="24"/>
              </w:rPr>
              <w:t>一</w:t>
            </w:r>
            <w:r w:rsidRPr="00F4781D"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353" w:type="pct"/>
            <w:vAlign w:val="center"/>
          </w:tcPr>
          <w:p w:rsidR="00A3497C" w:rsidRPr="00F55C03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F55C03">
              <w:rPr>
                <w:rFonts w:eastAsia="仿宋_GB2312" w:hint="eastAsia"/>
                <w:sz w:val="24"/>
              </w:rPr>
              <w:t>晚上</w:t>
            </w:r>
          </w:p>
        </w:tc>
        <w:tc>
          <w:tcPr>
            <w:tcW w:w="648" w:type="pct"/>
            <w:vAlign w:val="center"/>
          </w:tcPr>
          <w:p w:rsidR="00A3497C" w:rsidRPr="00012E7B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/>
                <w:sz w:val="24"/>
              </w:rPr>
              <w:t>19:00-20:50</w:t>
            </w:r>
          </w:p>
        </w:tc>
        <w:tc>
          <w:tcPr>
            <w:tcW w:w="1649" w:type="pct"/>
            <w:vAlign w:val="center"/>
          </w:tcPr>
          <w:p w:rsidR="00A3497C" w:rsidRPr="00012E7B" w:rsidRDefault="00A3497C" w:rsidP="007E2A20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走进图书馆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012E7B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黄</w:t>
            </w:r>
            <w:r w:rsidRPr="009347BE">
              <w:rPr>
                <w:rFonts w:hint="eastAsia"/>
                <w:sz w:val="24"/>
              </w:rPr>
              <w:t>筱</w:t>
            </w:r>
            <w:r>
              <w:rPr>
                <w:rFonts w:eastAsia="仿宋_GB2312" w:hint="eastAsia"/>
                <w:sz w:val="24"/>
              </w:rPr>
              <w:t>玲</w:t>
            </w:r>
          </w:p>
        </w:tc>
        <w:tc>
          <w:tcPr>
            <w:tcW w:w="825" w:type="pct"/>
            <w:vAlign w:val="center"/>
          </w:tcPr>
          <w:p w:rsidR="00A3497C" w:rsidRPr="00012E7B" w:rsidRDefault="00A3497C" w:rsidP="001203DA">
            <w:pPr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  <w:tr w:rsidR="00A3497C" w:rsidRPr="005F7DAC" w:rsidTr="001203DA">
        <w:trPr>
          <w:trHeight w:val="454"/>
        </w:trPr>
        <w:tc>
          <w:tcPr>
            <w:tcW w:w="811" w:type="pct"/>
            <w:vAlign w:val="center"/>
          </w:tcPr>
          <w:p w:rsidR="00A3497C" w:rsidRPr="00F4781D" w:rsidRDefault="00A3497C" w:rsidP="00FB6B25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  <w:r w:rsidRPr="00F4781D"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>14</w:t>
            </w:r>
            <w:r w:rsidRPr="00F4781D">
              <w:rPr>
                <w:rFonts w:eastAsia="仿宋_GB2312" w:hint="eastAsia"/>
                <w:sz w:val="24"/>
              </w:rPr>
              <w:t>日（周</w:t>
            </w:r>
            <w:r>
              <w:rPr>
                <w:rFonts w:eastAsia="仿宋_GB2312" w:hint="eastAsia"/>
                <w:sz w:val="24"/>
              </w:rPr>
              <w:t>二</w:t>
            </w:r>
            <w:r w:rsidRPr="00F4781D"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353" w:type="pct"/>
            <w:vAlign w:val="center"/>
          </w:tcPr>
          <w:p w:rsidR="00A3497C" w:rsidRPr="00F55C03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F55C03">
              <w:rPr>
                <w:rFonts w:eastAsia="仿宋_GB2312" w:hint="eastAsia"/>
                <w:sz w:val="24"/>
              </w:rPr>
              <w:t>晚上</w:t>
            </w:r>
          </w:p>
        </w:tc>
        <w:tc>
          <w:tcPr>
            <w:tcW w:w="648" w:type="pct"/>
            <w:vAlign w:val="center"/>
          </w:tcPr>
          <w:p w:rsidR="00A3497C" w:rsidRPr="00012E7B" w:rsidRDefault="00A3497C" w:rsidP="00C51B51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/>
                <w:sz w:val="24"/>
              </w:rPr>
              <w:t>19:00-20:50</w:t>
            </w:r>
          </w:p>
        </w:tc>
        <w:tc>
          <w:tcPr>
            <w:tcW w:w="1649" w:type="pct"/>
            <w:vAlign w:val="center"/>
          </w:tcPr>
          <w:p w:rsidR="00A3497C" w:rsidRPr="00012E7B" w:rsidRDefault="00A3497C" w:rsidP="00A4775D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本科教学运行和管理制度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彭秋萍</w:t>
            </w:r>
          </w:p>
        </w:tc>
        <w:tc>
          <w:tcPr>
            <w:tcW w:w="825" w:type="pct"/>
            <w:vAlign w:val="center"/>
          </w:tcPr>
          <w:p w:rsidR="00A3497C" w:rsidRPr="00012E7B" w:rsidRDefault="00A3497C" w:rsidP="001203DA">
            <w:pPr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  <w:tr w:rsidR="00A3497C" w:rsidRPr="005F7DAC" w:rsidTr="001203DA">
        <w:trPr>
          <w:trHeight w:val="454"/>
        </w:trPr>
        <w:tc>
          <w:tcPr>
            <w:tcW w:w="811" w:type="pct"/>
            <w:vAlign w:val="center"/>
          </w:tcPr>
          <w:p w:rsidR="00A3497C" w:rsidRPr="00F4781D" w:rsidRDefault="00A3497C" w:rsidP="00FB6B25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  <w:r w:rsidRPr="00F4781D"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>16</w:t>
            </w:r>
            <w:r w:rsidRPr="00F4781D">
              <w:rPr>
                <w:rFonts w:eastAsia="仿宋_GB2312" w:hint="eastAsia"/>
                <w:sz w:val="24"/>
              </w:rPr>
              <w:t>日（周</w:t>
            </w:r>
            <w:r>
              <w:rPr>
                <w:rFonts w:eastAsia="仿宋_GB2312" w:hint="eastAsia"/>
                <w:sz w:val="24"/>
              </w:rPr>
              <w:t>四</w:t>
            </w:r>
            <w:r w:rsidRPr="00F4781D"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353" w:type="pct"/>
            <w:vAlign w:val="center"/>
          </w:tcPr>
          <w:p w:rsidR="00A3497C" w:rsidRPr="00F55C03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F55C03">
              <w:rPr>
                <w:rFonts w:eastAsia="仿宋_GB2312" w:hint="eastAsia"/>
                <w:sz w:val="24"/>
              </w:rPr>
              <w:t>晚上</w:t>
            </w:r>
          </w:p>
        </w:tc>
        <w:tc>
          <w:tcPr>
            <w:tcW w:w="648" w:type="pct"/>
            <w:vAlign w:val="center"/>
          </w:tcPr>
          <w:p w:rsidR="00A3497C" w:rsidRPr="00012E7B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/>
                <w:sz w:val="24"/>
              </w:rPr>
              <w:t>19:00-20:50</w:t>
            </w:r>
          </w:p>
        </w:tc>
        <w:tc>
          <w:tcPr>
            <w:tcW w:w="1649" w:type="pct"/>
            <w:vAlign w:val="center"/>
          </w:tcPr>
          <w:p w:rsidR="00A3497C" w:rsidRPr="00012E7B" w:rsidRDefault="00A3497C" w:rsidP="00A4775D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教师职业道德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余小波</w:t>
            </w:r>
          </w:p>
        </w:tc>
        <w:tc>
          <w:tcPr>
            <w:tcW w:w="825" w:type="pct"/>
            <w:vAlign w:val="center"/>
          </w:tcPr>
          <w:p w:rsidR="00A3497C" w:rsidRPr="00012E7B" w:rsidRDefault="00A3497C" w:rsidP="001203DA">
            <w:pPr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  <w:tr w:rsidR="00A3497C" w:rsidRPr="005F7DAC" w:rsidTr="001203DA">
        <w:trPr>
          <w:trHeight w:val="150"/>
        </w:trPr>
        <w:tc>
          <w:tcPr>
            <w:tcW w:w="811" w:type="pct"/>
            <w:vMerge w:val="restart"/>
            <w:vAlign w:val="center"/>
          </w:tcPr>
          <w:p w:rsidR="00A3497C" w:rsidRPr="00F4781D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>18</w:t>
            </w:r>
            <w:r>
              <w:rPr>
                <w:rFonts w:eastAsia="仿宋_GB2312" w:hint="eastAsia"/>
                <w:sz w:val="24"/>
              </w:rPr>
              <w:t>日（周六）</w:t>
            </w:r>
          </w:p>
        </w:tc>
        <w:tc>
          <w:tcPr>
            <w:tcW w:w="353" w:type="pct"/>
            <w:vAlign w:val="center"/>
          </w:tcPr>
          <w:p w:rsidR="00A3497C" w:rsidRPr="00F4781D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上午</w:t>
            </w:r>
          </w:p>
        </w:tc>
        <w:tc>
          <w:tcPr>
            <w:tcW w:w="648" w:type="pct"/>
            <w:vAlign w:val="center"/>
          </w:tcPr>
          <w:p w:rsidR="00A3497C" w:rsidRPr="00012E7B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/>
                <w:sz w:val="24"/>
              </w:rPr>
              <w:t>10:00-11:50</w:t>
            </w:r>
          </w:p>
        </w:tc>
        <w:tc>
          <w:tcPr>
            <w:tcW w:w="1649" w:type="pct"/>
            <w:vAlign w:val="center"/>
          </w:tcPr>
          <w:p w:rsidR="00A3497C" w:rsidRPr="00012E7B" w:rsidRDefault="00A3497C" w:rsidP="00A4775D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作业批改与阅卷指导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彭国强</w:t>
            </w:r>
          </w:p>
        </w:tc>
        <w:tc>
          <w:tcPr>
            <w:tcW w:w="825" w:type="pct"/>
            <w:vAlign w:val="center"/>
          </w:tcPr>
          <w:p w:rsidR="00A3497C" w:rsidRPr="00012E7B" w:rsidRDefault="00A3497C" w:rsidP="001203DA">
            <w:pPr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  <w:tr w:rsidR="00A3497C" w:rsidRPr="00F4781D" w:rsidTr="001203DA">
        <w:trPr>
          <w:trHeight w:val="150"/>
        </w:trPr>
        <w:tc>
          <w:tcPr>
            <w:tcW w:w="811" w:type="pct"/>
            <w:vMerge/>
            <w:vAlign w:val="center"/>
          </w:tcPr>
          <w:p w:rsidR="00A3497C" w:rsidRPr="00F4781D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3" w:type="pct"/>
            <w:vAlign w:val="center"/>
          </w:tcPr>
          <w:p w:rsidR="00A3497C" w:rsidRPr="00F4781D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F4781D">
              <w:rPr>
                <w:rFonts w:eastAsia="仿宋_GB2312" w:hint="eastAsia"/>
                <w:sz w:val="24"/>
              </w:rPr>
              <w:t>下午</w:t>
            </w:r>
          </w:p>
        </w:tc>
        <w:tc>
          <w:tcPr>
            <w:tcW w:w="648" w:type="pct"/>
            <w:vAlign w:val="center"/>
          </w:tcPr>
          <w:p w:rsidR="00A3497C" w:rsidRPr="00012E7B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/>
                <w:sz w:val="24"/>
              </w:rPr>
              <w:t>14:30-16:20</w:t>
            </w:r>
          </w:p>
        </w:tc>
        <w:tc>
          <w:tcPr>
            <w:tcW w:w="1649" w:type="pct"/>
            <w:vAlign w:val="center"/>
          </w:tcPr>
          <w:p w:rsidR="00A3497C" w:rsidRPr="00012E7B" w:rsidRDefault="00A3497C" w:rsidP="00A4775D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小班指导示范课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李新梅</w:t>
            </w:r>
          </w:p>
        </w:tc>
        <w:tc>
          <w:tcPr>
            <w:tcW w:w="825" w:type="pct"/>
            <w:vAlign w:val="center"/>
          </w:tcPr>
          <w:p w:rsidR="00A3497C" w:rsidRPr="00012E7B" w:rsidRDefault="00A3497C" w:rsidP="001203DA">
            <w:pPr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  <w:tr w:rsidR="00A3497C" w:rsidRPr="00F4781D" w:rsidTr="001203DA">
        <w:trPr>
          <w:trHeight w:val="150"/>
        </w:trPr>
        <w:tc>
          <w:tcPr>
            <w:tcW w:w="811" w:type="pct"/>
            <w:vMerge/>
            <w:vAlign w:val="center"/>
          </w:tcPr>
          <w:p w:rsidR="00A3497C" w:rsidRPr="00F4781D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3" w:type="pct"/>
            <w:vAlign w:val="center"/>
          </w:tcPr>
          <w:p w:rsidR="00A3497C" w:rsidRPr="00A50EE6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A50EE6">
              <w:rPr>
                <w:rFonts w:eastAsia="仿宋_GB2312" w:hint="eastAsia"/>
                <w:sz w:val="24"/>
              </w:rPr>
              <w:t>晚上</w:t>
            </w:r>
          </w:p>
        </w:tc>
        <w:tc>
          <w:tcPr>
            <w:tcW w:w="648" w:type="pct"/>
            <w:vAlign w:val="center"/>
          </w:tcPr>
          <w:p w:rsidR="00A3497C" w:rsidRPr="00012E7B" w:rsidRDefault="00A3497C" w:rsidP="00391F8E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/>
                <w:sz w:val="24"/>
              </w:rPr>
              <w:t>19:00-20:50</w:t>
            </w:r>
          </w:p>
        </w:tc>
        <w:tc>
          <w:tcPr>
            <w:tcW w:w="1649" w:type="pct"/>
            <w:vAlign w:val="center"/>
          </w:tcPr>
          <w:p w:rsidR="00A3497C" w:rsidRPr="00012E7B" w:rsidRDefault="00A3497C" w:rsidP="00A4775D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教育法规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凌立志</w:t>
            </w:r>
          </w:p>
        </w:tc>
        <w:tc>
          <w:tcPr>
            <w:tcW w:w="825" w:type="pct"/>
            <w:vAlign w:val="center"/>
          </w:tcPr>
          <w:p w:rsidR="00A3497C" w:rsidRPr="00012E7B" w:rsidRDefault="00A3497C" w:rsidP="001203DA">
            <w:pPr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  <w:tr w:rsidR="00A3497C" w:rsidRPr="00F4781D" w:rsidTr="001203DA">
        <w:trPr>
          <w:trHeight w:val="150"/>
        </w:trPr>
        <w:tc>
          <w:tcPr>
            <w:tcW w:w="811" w:type="pct"/>
            <w:vAlign w:val="center"/>
          </w:tcPr>
          <w:p w:rsidR="00A3497C" w:rsidRPr="00F4781D" w:rsidRDefault="00A3497C" w:rsidP="00032F44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>19</w:t>
            </w:r>
            <w:r>
              <w:rPr>
                <w:rFonts w:eastAsia="仿宋_GB2312" w:hint="eastAsia"/>
                <w:sz w:val="24"/>
              </w:rPr>
              <w:t>日（周日）</w:t>
            </w:r>
          </w:p>
        </w:tc>
        <w:tc>
          <w:tcPr>
            <w:tcW w:w="353" w:type="pct"/>
            <w:vAlign w:val="center"/>
          </w:tcPr>
          <w:p w:rsidR="00A3497C" w:rsidRPr="00F4781D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晚上</w:t>
            </w:r>
          </w:p>
        </w:tc>
        <w:tc>
          <w:tcPr>
            <w:tcW w:w="648" w:type="pct"/>
            <w:vAlign w:val="center"/>
          </w:tcPr>
          <w:p w:rsidR="00A3497C" w:rsidRPr="00A50EE6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/>
                <w:sz w:val="24"/>
              </w:rPr>
              <w:t>19:00-20:50</w:t>
            </w:r>
          </w:p>
        </w:tc>
        <w:tc>
          <w:tcPr>
            <w:tcW w:w="1649" w:type="pct"/>
            <w:vAlign w:val="center"/>
          </w:tcPr>
          <w:p w:rsidR="00A3497C" w:rsidRPr="00012E7B" w:rsidRDefault="00A3497C" w:rsidP="00E04972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实践实习课教学实践指导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E04972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徐</w:t>
            </w:r>
            <w:r w:rsidRPr="00012E7B">
              <w:rPr>
                <w:rFonts w:eastAsia="仿宋_GB2312"/>
                <w:sz w:val="24"/>
              </w:rPr>
              <w:t xml:space="preserve">  </w:t>
            </w:r>
            <w:r w:rsidRPr="00012E7B">
              <w:rPr>
                <w:rFonts w:eastAsia="仿宋_GB2312" w:hint="eastAsia"/>
                <w:sz w:val="24"/>
              </w:rPr>
              <w:t>成</w:t>
            </w:r>
          </w:p>
        </w:tc>
        <w:tc>
          <w:tcPr>
            <w:tcW w:w="825" w:type="pct"/>
            <w:vAlign w:val="center"/>
          </w:tcPr>
          <w:p w:rsidR="00A3497C" w:rsidRPr="00012E7B" w:rsidRDefault="00A3497C" w:rsidP="001203DA">
            <w:pPr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  <w:tr w:rsidR="00A3497C" w:rsidRPr="005F7DAC" w:rsidTr="001203DA">
        <w:trPr>
          <w:trHeight w:val="454"/>
        </w:trPr>
        <w:tc>
          <w:tcPr>
            <w:tcW w:w="811" w:type="pct"/>
            <w:vAlign w:val="center"/>
          </w:tcPr>
          <w:p w:rsidR="00A3497C" w:rsidRPr="00F4781D" w:rsidRDefault="00A3497C" w:rsidP="00FB6B25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  <w:r w:rsidRPr="00F4781D"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>21</w:t>
            </w:r>
            <w:r w:rsidRPr="00F4781D">
              <w:rPr>
                <w:rFonts w:eastAsia="仿宋_GB2312" w:hint="eastAsia"/>
                <w:sz w:val="24"/>
              </w:rPr>
              <w:t>日（周</w:t>
            </w:r>
            <w:r>
              <w:rPr>
                <w:rFonts w:eastAsia="仿宋_GB2312" w:hint="eastAsia"/>
                <w:sz w:val="24"/>
              </w:rPr>
              <w:t>二</w:t>
            </w:r>
            <w:r w:rsidRPr="00F4781D"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353" w:type="pct"/>
            <w:vAlign w:val="center"/>
          </w:tcPr>
          <w:p w:rsidR="00A3497C" w:rsidRPr="00F55C03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F55C03">
              <w:rPr>
                <w:rFonts w:eastAsia="仿宋_GB2312" w:hint="eastAsia"/>
                <w:sz w:val="24"/>
              </w:rPr>
              <w:t>晚上</w:t>
            </w:r>
          </w:p>
        </w:tc>
        <w:tc>
          <w:tcPr>
            <w:tcW w:w="648" w:type="pct"/>
            <w:vAlign w:val="center"/>
          </w:tcPr>
          <w:p w:rsidR="00A3497C" w:rsidRPr="005F7DAC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5F7DAC">
              <w:rPr>
                <w:rFonts w:eastAsia="仿宋_GB2312"/>
                <w:sz w:val="24"/>
              </w:rPr>
              <w:t>19:00-20:50</w:t>
            </w:r>
          </w:p>
        </w:tc>
        <w:tc>
          <w:tcPr>
            <w:tcW w:w="1649" w:type="pct"/>
            <w:vAlign w:val="center"/>
          </w:tcPr>
          <w:p w:rsidR="00A3497C" w:rsidRPr="005F7DAC" w:rsidRDefault="00A3497C" w:rsidP="00FB73BF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艺术的语言</w:t>
            </w:r>
            <w:r w:rsidRPr="00012E7B">
              <w:rPr>
                <w:rFonts w:eastAsia="仿宋_GB2312"/>
                <w:sz w:val="24"/>
              </w:rPr>
              <w:t>——</w:t>
            </w:r>
            <w:r w:rsidRPr="00012E7B">
              <w:rPr>
                <w:rFonts w:eastAsia="仿宋_GB2312" w:hint="eastAsia"/>
                <w:sz w:val="24"/>
              </w:rPr>
              <w:t>教学成功的法宝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袁涤非</w:t>
            </w:r>
          </w:p>
        </w:tc>
        <w:tc>
          <w:tcPr>
            <w:tcW w:w="825" w:type="pct"/>
            <w:vAlign w:val="center"/>
          </w:tcPr>
          <w:p w:rsidR="00A3497C" w:rsidRPr="00012E7B" w:rsidRDefault="00A3497C" w:rsidP="001203DA">
            <w:pPr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  <w:tr w:rsidR="00A3497C" w:rsidRPr="005F7DAC" w:rsidTr="001203DA">
        <w:trPr>
          <w:trHeight w:val="454"/>
        </w:trPr>
        <w:tc>
          <w:tcPr>
            <w:tcW w:w="811" w:type="pct"/>
            <w:vAlign w:val="center"/>
          </w:tcPr>
          <w:p w:rsidR="00A3497C" w:rsidRPr="00F4781D" w:rsidRDefault="00A3497C" w:rsidP="008F38D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  <w:r w:rsidRPr="00F4781D"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>22</w:t>
            </w:r>
            <w:r w:rsidRPr="00F4781D">
              <w:rPr>
                <w:rFonts w:eastAsia="仿宋_GB2312" w:hint="eastAsia"/>
                <w:sz w:val="24"/>
              </w:rPr>
              <w:t>日（周</w:t>
            </w:r>
            <w:r>
              <w:rPr>
                <w:rFonts w:eastAsia="仿宋_GB2312" w:hint="eastAsia"/>
                <w:sz w:val="24"/>
              </w:rPr>
              <w:t>三</w:t>
            </w:r>
            <w:r w:rsidRPr="00F4781D"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353" w:type="pct"/>
            <w:vAlign w:val="center"/>
          </w:tcPr>
          <w:p w:rsidR="00A3497C" w:rsidRPr="00F55C03" w:rsidRDefault="00A3497C" w:rsidP="00E04972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F55C03">
              <w:rPr>
                <w:rFonts w:eastAsia="仿宋_GB2312" w:hint="eastAsia"/>
                <w:sz w:val="24"/>
              </w:rPr>
              <w:t>晚上</w:t>
            </w:r>
          </w:p>
        </w:tc>
        <w:tc>
          <w:tcPr>
            <w:tcW w:w="648" w:type="pct"/>
            <w:vAlign w:val="center"/>
          </w:tcPr>
          <w:p w:rsidR="00A3497C" w:rsidRPr="005F7DAC" w:rsidRDefault="00A3497C" w:rsidP="00E04972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5F7DAC">
              <w:rPr>
                <w:rFonts w:eastAsia="仿宋_GB2312"/>
                <w:sz w:val="24"/>
              </w:rPr>
              <w:t>19:00-20:50</w:t>
            </w:r>
          </w:p>
        </w:tc>
        <w:tc>
          <w:tcPr>
            <w:tcW w:w="1649" w:type="pct"/>
            <w:vAlign w:val="center"/>
          </w:tcPr>
          <w:p w:rsidR="00A3497C" w:rsidRPr="00012E7B" w:rsidRDefault="00A3497C" w:rsidP="00FB73BF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办学理念与发展规划（暂定名）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罗仲尤</w:t>
            </w:r>
          </w:p>
        </w:tc>
        <w:tc>
          <w:tcPr>
            <w:tcW w:w="825" w:type="pct"/>
            <w:vAlign w:val="center"/>
          </w:tcPr>
          <w:p w:rsidR="00A3497C" w:rsidRPr="00012E7B" w:rsidRDefault="00A3497C" w:rsidP="001203DA">
            <w:pPr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  <w:tr w:rsidR="00A3497C" w:rsidRPr="005F7DAC" w:rsidTr="001203DA">
        <w:trPr>
          <w:trHeight w:val="454"/>
        </w:trPr>
        <w:tc>
          <w:tcPr>
            <w:tcW w:w="811" w:type="pct"/>
            <w:vAlign w:val="center"/>
          </w:tcPr>
          <w:p w:rsidR="00A3497C" w:rsidRPr="00F4781D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  <w:r w:rsidRPr="00F4781D"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>23</w:t>
            </w:r>
            <w:r w:rsidRPr="00F4781D">
              <w:rPr>
                <w:rFonts w:eastAsia="仿宋_GB2312" w:hint="eastAsia"/>
                <w:sz w:val="24"/>
              </w:rPr>
              <w:t>日（周</w:t>
            </w:r>
            <w:r>
              <w:rPr>
                <w:rFonts w:eastAsia="仿宋_GB2312" w:hint="eastAsia"/>
                <w:sz w:val="24"/>
              </w:rPr>
              <w:t>四</w:t>
            </w:r>
            <w:r w:rsidRPr="00F4781D"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353" w:type="pct"/>
            <w:vAlign w:val="center"/>
          </w:tcPr>
          <w:p w:rsidR="00A3497C" w:rsidRPr="00F55C03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F55C03">
              <w:rPr>
                <w:rFonts w:eastAsia="仿宋_GB2312" w:hint="eastAsia"/>
                <w:sz w:val="24"/>
              </w:rPr>
              <w:t>晚上</w:t>
            </w:r>
          </w:p>
        </w:tc>
        <w:tc>
          <w:tcPr>
            <w:tcW w:w="648" w:type="pct"/>
            <w:vAlign w:val="center"/>
          </w:tcPr>
          <w:p w:rsidR="00A3497C" w:rsidRPr="005F7DAC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5F7DAC">
              <w:rPr>
                <w:rFonts w:eastAsia="仿宋_GB2312"/>
                <w:sz w:val="24"/>
              </w:rPr>
              <w:t>19:00-20:50</w:t>
            </w:r>
          </w:p>
        </w:tc>
        <w:tc>
          <w:tcPr>
            <w:tcW w:w="1649" w:type="pct"/>
            <w:vAlign w:val="center"/>
          </w:tcPr>
          <w:p w:rsidR="00A3497C" w:rsidRPr="005F7DAC" w:rsidRDefault="00A3497C" w:rsidP="00A4775D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名师示范课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龚金科</w:t>
            </w:r>
          </w:p>
        </w:tc>
        <w:tc>
          <w:tcPr>
            <w:tcW w:w="825" w:type="pct"/>
            <w:vAlign w:val="center"/>
          </w:tcPr>
          <w:p w:rsidR="00A3497C" w:rsidRPr="00012E7B" w:rsidRDefault="00A3497C" w:rsidP="001203DA">
            <w:pPr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  <w:tr w:rsidR="00A3497C" w:rsidRPr="00F4781D" w:rsidTr="00304C00">
        <w:trPr>
          <w:trHeight w:val="467"/>
        </w:trPr>
        <w:tc>
          <w:tcPr>
            <w:tcW w:w="811" w:type="pct"/>
            <w:vMerge w:val="restart"/>
            <w:vAlign w:val="center"/>
          </w:tcPr>
          <w:p w:rsidR="00A3497C" w:rsidRDefault="00A3497C" w:rsidP="00304C00">
            <w:pPr>
              <w:spacing w:line="440" w:lineRule="atLeast"/>
              <w:rPr>
                <w:rFonts w:eastAsia="仿宋_GB2312"/>
                <w:sz w:val="24"/>
              </w:rPr>
            </w:pPr>
          </w:p>
          <w:p w:rsidR="00A3497C" w:rsidRPr="00F4781D" w:rsidRDefault="00A3497C" w:rsidP="00304C00">
            <w:pPr>
              <w:spacing w:line="440" w:lineRule="atLeas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  <w:r w:rsidRPr="00F4781D"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>25</w:t>
            </w:r>
            <w:r w:rsidRPr="00F4781D">
              <w:rPr>
                <w:rFonts w:eastAsia="仿宋_GB2312" w:hint="eastAsia"/>
                <w:sz w:val="24"/>
              </w:rPr>
              <w:t>日（周</w:t>
            </w:r>
            <w:r>
              <w:rPr>
                <w:rFonts w:eastAsia="仿宋_GB2312" w:hint="eastAsia"/>
                <w:sz w:val="24"/>
              </w:rPr>
              <w:t>六</w:t>
            </w:r>
            <w:r w:rsidRPr="00F4781D">
              <w:rPr>
                <w:rFonts w:eastAsia="仿宋_GB2312" w:hint="eastAsia"/>
                <w:sz w:val="24"/>
              </w:rPr>
              <w:t>）</w:t>
            </w:r>
          </w:p>
          <w:p w:rsidR="00A3497C" w:rsidRPr="00F4781D" w:rsidRDefault="00A3497C" w:rsidP="00304C00">
            <w:pPr>
              <w:spacing w:line="440" w:lineRule="atLeast"/>
              <w:rPr>
                <w:rFonts w:eastAsia="仿宋_GB2312"/>
                <w:sz w:val="24"/>
              </w:rPr>
            </w:pPr>
          </w:p>
        </w:tc>
        <w:tc>
          <w:tcPr>
            <w:tcW w:w="353" w:type="pct"/>
            <w:vMerge w:val="restart"/>
            <w:vAlign w:val="center"/>
          </w:tcPr>
          <w:p w:rsidR="00A3497C" w:rsidRPr="00F4781D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F4781D">
              <w:rPr>
                <w:rFonts w:eastAsia="仿宋_GB2312" w:hint="eastAsia"/>
                <w:sz w:val="24"/>
              </w:rPr>
              <w:t>上午</w:t>
            </w:r>
          </w:p>
        </w:tc>
        <w:tc>
          <w:tcPr>
            <w:tcW w:w="648" w:type="pct"/>
            <w:vAlign w:val="center"/>
          </w:tcPr>
          <w:p w:rsidR="00A3497C" w:rsidRPr="005F7DAC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5F7DAC">
              <w:rPr>
                <w:rFonts w:eastAsia="仿宋_GB2312"/>
                <w:sz w:val="24"/>
              </w:rPr>
              <w:t>8:00-9:50</w:t>
            </w:r>
          </w:p>
        </w:tc>
        <w:tc>
          <w:tcPr>
            <w:tcW w:w="1649" w:type="pct"/>
            <w:vAlign w:val="center"/>
          </w:tcPr>
          <w:p w:rsidR="00A3497C" w:rsidRPr="005F7DAC" w:rsidRDefault="00A3497C" w:rsidP="00A4775D">
            <w:pPr>
              <w:spacing w:line="440" w:lineRule="atLeas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优秀助教心得交流</w:t>
            </w:r>
          </w:p>
        </w:tc>
        <w:tc>
          <w:tcPr>
            <w:tcW w:w="714" w:type="pct"/>
            <w:vAlign w:val="center"/>
          </w:tcPr>
          <w:p w:rsidR="00A3497C" w:rsidRPr="005F7DAC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尹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新</w:t>
            </w:r>
          </w:p>
        </w:tc>
        <w:tc>
          <w:tcPr>
            <w:tcW w:w="825" w:type="pct"/>
            <w:vAlign w:val="center"/>
          </w:tcPr>
          <w:p w:rsidR="00A3497C" w:rsidRPr="00012E7B" w:rsidRDefault="00A3497C" w:rsidP="001203DA">
            <w:pPr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  <w:tr w:rsidR="00A3497C" w:rsidRPr="00F4781D" w:rsidTr="001203DA">
        <w:trPr>
          <w:trHeight w:val="150"/>
        </w:trPr>
        <w:tc>
          <w:tcPr>
            <w:tcW w:w="811" w:type="pct"/>
            <w:vMerge/>
            <w:vAlign w:val="center"/>
          </w:tcPr>
          <w:p w:rsidR="00A3497C" w:rsidRPr="00F4781D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3" w:type="pct"/>
            <w:vMerge/>
            <w:vAlign w:val="center"/>
          </w:tcPr>
          <w:p w:rsidR="00A3497C" w:rsidRPr="00F4781D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48" w:type="pct"/>
            <w:vAlign w:val="center"/>
          </w:tcPr>
          <w:p w:rsidR="00A3497C" w:rsidRPr="005F7DAC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5F7DAC">
              <w:rPr>
                <w:rFonts w:eastAsia="仿宋_GB2312"/>
                <w:sz w:val="24"/>
              </w:rPr>
              <w:t>10:00-11:50</w:t>
            </w:r>
          </w:p>
        </w:tc>
        <w:tc>
          <w:tcPr>
            <w:tcW w:w="1649" w:type="pct"/>
            <w:vAlign w:val="center"/>
          </w:tcPr>
          <w:p w:rsidR="00A3497C" w:rsidRPr="00012E7B" w:rsidRDefault="00A3497C" w:rsidP="00A4775D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助教如何实现教学科研双赢（暂定名）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杨荣华</w:t>
            </w:r>
          </w:p>
        </w:tc>
        <w:tc>
          <w:tcPr>
            <w:tcW w:w="825" w:type="pct"/>
            <w:vAlign w:val="center"/>
          </w:tcPr>
          <w:p w:rsidR="00A3497C" w:rsidRPr="00012E7B" w:rsidRDefault="00A3497C" w:rsidP="001203DA">
            <w:pPr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  <w:tr w:rsidR="00A3497C" w:rsidRPr="00F4781D" w:rsidTr="001203DA">
        <w:trPr>
          <w:trHeight w:val="150"/>
        </w:trPr>
        <w:tc>
          <w:tcPr>
            <w:tcW w:w="811" w:type="pct"/>
            <w:vMerge/>
            <w:vAlign w:val="center"/>
          </w:tcPr>
          <w:p w:rsidR="00A3497C" w:rsidRDefault="00A3497C" w:rsidP="0015379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53" w:type="pct"/>
            <w:vAlign w:val="center"/>
          </w:tcPr>
          <w:p w:rsidR="00A3497C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F4781D">
              <w:rPr>
                <w:rFonts w:eastAsia="仿宋_GB2312" w:hint="eastAsia"/>
                <w:sz w:val="24"/>
              </w:rPr>
              <w:t>下午</w:t>
            </w:r>
          </w:p>
        </w:tc>
        <w:tc>
          <w:tcPr>
            <w:tcW w:w="648" w:type="pct"/>
            <w:vAlign w:val="center"/>
          </w:tcPr>
          <w:p w:rsidR="00A3497C" w:rsidRDefault="00A3497C" w:rsidP="0015379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A50EE6">
              <w:rPr>
                <w:rFonts w:eastAsia="仿宋_GB2312"/>
                <w:sz w:val="24"/>
              </w:rPr>
              <w:t>14:30-16:20</w:t>
            </w:r>
          </w:p>
        </w:tc>
        <w:tc>
          <w:tcPr>
            <w:tcW w:w="1649" w:type="pct"/>
            <w:vAlign w:val="center"/>
          </w:tcPr>
          <w:p w:rsidR="00A3497C" w:rsidRPr="004B6900" w:rsidRDefault="00A3497C" w:rsidP="0015379D">
            <w:pPr>
              <w:spacing w:line="440" w:lineRule="atLeas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课程中心平台使用指导</w:t>
            </w:r>
          </w:p>
        </w:tc>
        <w:tc>
          <w:tcPr>
            <w:tcW w:w="714" w:type="pct"/>
            <w:vAlign w:val="center"/>
          </w:tcPr>
          <w:p w:rsidR="00A3497C" w:rsidRPr="004B6900" w:rsidRDefault="00A3497C" w:rsidP="0015379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薛家宝</w:t>
            </w:r>
          </w:p>
        </w:tc>
        <w:tc>
          <w:tcPr>
            <w:tcW w:w="825" w:type="pct"/>
            <w:vAlign w:val="center"/>
          </w:tcPr>
          <w:p w:rsidR="00A3497C" w:rsidRPr="00012E7B" w:rsidRDefault="00A3497C" w:rsidP="001203DA">
            <w:pPr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  <w:tr w:rsidR="00A3497C" w:rsidRPr="005F7DAC" w:rsidTr="001203DA">
        <w:trPr>
          <w:trHeight w:val="467"/>
        </w:trPr>
        <w:tc>
          <w:tcPr>
            <w:tcW w:w="811" w:type="pct"/>
            <w:vAlign w:val="center"/>
          </w:tcPr>
          <w:p w:rsidR="00A3497C" w:rsidRPr="00F4781D" w:rsidRDefault="00A3497C" w:rsidP="00FB6B25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  <w:r w:rsidRPr="00F4781D"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>28</w:t>
            </w:r>
            <w:r w:rsidRPr="00F4781D">
              <w:rPr>
                <w:rFonts w:eastAsia="仿宋_GB2312" w:hint="eastAsia"/>
                <w:sz w:val="24"/>
              </w:rPr>
              <w:t>日（周</w:t>
            </w:r>
            <w:r>
              <w:rPr>
                <w:rFonts w:eastAsia="仿宋_GB2312" w:hint="eastAsia"/>
                <w:sz w:val="24"/>
              </w:rPr>
              <w:t>二</w:t>
            </w:r>
            <w:r w:rsidRPr="00F4781D"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353" w:type="pct"/>
            <w:vAlign w:val="center"/>
          </w:tcPr>
          <w:p w:rsidR="00A3497C" w:rsidRPr="00F55C03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F55C03">
              <w:rPr>
                <w:rFonts w:eastAsia="仿宋_GB2312" w:hint="eastAsia"/>
                <w:sz w:val="24"/>
              </w:rPr>
              <w:t>晚上</w:t>
            </w:r>
          </w:p>
        </w:tc>
        <w:tc>
          <w:tcPr>
            <w:tcW w:w="648" w:type="pct"/>
            <w:vAlign w:val="center"/>
          </w:tcPr>
          <w:p w:rsidR="00A3497C" w:rsidRPr="005F7DAC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5F7DAC">
              <w:rPr>
                <w:rFonts w:eastAsia="仿宋_GB2312"/>
                <w:sz w:val="24"/>
              </w:rPr>
              <w:t>19:00-20:50</w:t>
            </w:r>
          </w:p>
        </w:tc>
        <w:tc>
          <w:tcPr>
            <w:tcW w:w="1649" w:type="pct"/>
            <w:vAlign w:val="center"/>
          </w:tcPr>
          <w:p w:rsidR="00A3497C" w:rsidRPr="00012E7B" w:rsidRDefault="00A3497C" w:rsidP="00A4775D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教育教学技能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唐松林</w:t>
            </w:r>
          </w:p>
        </w:tc>
        <w:tc>
          <w:tcPr>
            <w:tcW w:w="825" w:type="pct"/>
            <w:vAlign w:val="center"/>
          </w:tcPr>
          <w:p w:rsidR="00A3497C" w:rsidRPr="00012E7B" w:rsidRDefault="00A3497C" w:rsidP="001203DA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  <w:tr w:rsidR="00A3497C" w:rsidRPr="005F7DAC" w:rsidTr="001203DA">
        <w:trPr>
          <w:trHeight w:val="467"/>
        </w:trPr>
        <w:tc>
          <w:tcPr>
            <w:tcW w:w="811" w:type="pct"/>
            <w:vAlign w:val="center"/>
          </w:tcPr>
          <w:p w:rsidR="00A3497C" w:rsidRDefault="00A3497C" w:rsidP="004965EB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  <w:r w:rsidRPr="00F4781D"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>30</w:t>
            </w:r>
            <w:r w:rsidRPr="00F4781D">
              <w:rPr>
                <w:rFonts w:eastAsia="仿宋_GB2312" w:hint="eastAsia"/>
                <w:sz w:val="24"/>
              </w:rPr>
              <w:t>日（周</w:t>
            </w:r>
            <w:r>
              <w:rPr>
                <w:rFonts w:eastAsia="仿宋_GB2312" w:hint="eastAsia"/>
                <w:sz w:val="24"/>
              </w:rPr>
              <w:t>四</w:t>
            </w:r>
            <w:r w:rsidRPr="00F4781D"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353" w:type="pct"/>
            <w:vAlign w:val="center"/>
          </w:tcPr>
          <w:p w:rsidR="00A3497C" w:rsidRPr="00F55C03" w:rsidRDefault="00A3497C" w:rsidP="00E04972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F55C03">
              <w:rPr>
                <w:rFonts w:eastAsia="仿宋_GB2312" w:hint="eastAsia"/>
                <w:sz w:val="24"/>
              </w:rPr>
              <w:t>晚上</w:t>
            </w:r>
          </w:p>
        </w:tc>
        <w:tc>
          <w:tcPr>
            <w:tcW w:w="648" w:type="pct"/>
            <w:vAlign w:val="center"/>
          </w:tcPr>
          <w:p w:rsidR="00A3497C" w:rsidRPr="005F7DAC" w:rsidRDefault="00A3497C" w:rsidP="00E04972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 w:rsidRPr="005F7DAC">
              <w:rPr>
                <w:rFonts w:eastAsia="仿宋_GB2312"/>
                <w:sz w:val="24"/>
              </w:rPr>
              <w:t>19:00-20:50</w:t>
            </w:r>
          </w:p>
        </w:tc>
        <w:tc>
          <w:tcPr>
            <w:tcW w:w="1649" w:type="pct"/>
            <w:vAlign w:val="center"/>
          </w:tcPr>
          <w:p w:rsidR="00A3497C" w:rsidRPr="00012E7B" w:rsidRDefault="00A3497C" w:rsidP="00A4775D">
            <w:pPr>
              <w:spacing w:line="440" w:lineRule="atLeas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名师示范课</w:t>
            </w:r>
          </w:p>
        </w:tc>
        <w:tc>
          <w:tcPr>
            <w:tcW w:w="714" w:type="pct"/>
            <w:vAlign w:val="center"/>
          </w:tcPr>
          <w:p w:rsidR="00A3497C" w:rsidRPr="00012E7B" w:rsidRDefault="00A3497C" w:rsidP="00A4775D">
            <w:pPr>
              <w:spacing w:line="4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杨胜刚</w:t>
            </w:r>
          </w:p>
        </w:tc>
        <w:tc>
          <w:tcPr>
            <w:tcW w:w="825" w:type="pct"/>
            <w:vAlign w:val="center"/>
          </w:tcPr>
          <w:p w:rsidR="00A3497C" w:rsidRPr="00012E7B" w:rsidRDefault="00A3497C" w:rsidP="001203DA">
            <w:pPr>
              <w:spacing w:line="440" w:lineRule="atLeast"/>
              <w:rPr>
                <w:rFonts w:eastAsia="仿宋_GB2312"/>
                <w:sz w:val="24"/>
              </w:rPr>
            </w:pPr>
            <w:r w:rsidRPr="00012E7B">
              <w:rPr>
                <w:rFonts w:eastAsia="仿宋_GB2312" w:hint="eastAsia"/>
                <w:sz w:val="24"/>
              </w:rPr>
              <w:t>东楼</w:t>
            </w:r>
            <w:r w:rsidRPr="00012E7B">
              <w:rPr>
                <w:rFonts w:eastAsia="仿宋_GB2312"/>
                <w:sz w:val="24"/>
              </w:rPr>
              <w:t>104</w:t>
            </w:r>
          </w:p>
        </w:tc>
      </w:tr>
    </w:tbl>
    <w:p w:rsidR="00A3497C" w:rsidRDefault="00A3497C" w:rsidP="007F6547">
      <w:pPr>
        <w:spacing w:line="440" w:lineRule="atLeast"/>
        <w:rPr>
          <w:rFonts w:eastAsia="仿宋_GB2312"/>
          <w:sz w:val="24"/>
        </w:rPr>
      </w:pPr>
      <w:r w:rsidRPr="007F6547">
        <w:rPr>
          <w:rFonts w:eastAsia="仿宋_GB2312" w:hint="eastAsia"/>
          <w:sz w:val="24"/>
        </w:rPr>
        <w:t>注：课程安排如有变动，将在</w:t>
      </w:r>
      <w:r>
        <w:rPr>
          <w:rFonts w:eastAsia="仿宋_GB2312"/>
          <w:sz w:val="24"/>
        </w:rPr>
        <w:t>qq</w:t>
      </w:r>
      <w:r>
        <w:rPr>
          <w:rFonts w:eastAsia="仿宋_GB2312" w:hint="eastAsia"/>
          <w:sz w:val="24"/>
        </w:rPr>
        <w:t>群：</w:t>
      </w:r>
      <w:r w:rsidRPr="00E92746">
        <w:rPr>
          <w:rFonts w:eastAsia="仿宋_GB2312"/>
          <w:sz w:val="24"/>
        </w:rPr>
        <w:t>336069713</w:t>
      </w:r>
      <w:r>
        <w:rPr>
          <w:rFonts w:eastAsia="仿宋_GB2312" w:hint="eastAsia"/>
          <w:sz w:val="24"/>
        </w:rPr>
        <w:t>公布</w:t>
      </w:r>
      <w:r w:rsidRPr="007F6547">
        <w:rPr>
          <w:rFonts w:eastAsia="仿宋_GB2312" w:hint="eastAsia"/>
          <w:sz w:val="24"/>
        </w:rPr>
        <w:t>，请各位学员及时关注。</w:t>
      </w:r>
    </w:p>
    <w:p w:rsidR="00A3497C" w:rsidRPr="007F6547" w:rsidRDefault="00A3497C" w:rsidP="007F6547">
      <w:pPr>
        <w:spacing w:line="440" w:lineRule="atLeast"/>
        <w:rPr>
          <w:rFonts w:eastAsia="仿宋_GB2312"/>
          <w:sz w:val="24"/>
        </w:rPr>
      </w:pPr>
    </w:p>
    <w:sectPr w:rsidR="00A3497C" w:rsidRPr="007F6547" w:rsidSect="00AA17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97C" w:rsidRDefault="00A3497C" w:rsidP="005642C2">
      <w:r>
        <w:separator/>
      </w:r>
    </w:p>
  </w:endnote>
  <w:endnote w:type="continuationSeparator" w:id="0">
    <w:p w:rsidR="00A3497C" w:rsidRDefault="00A3497C" w:rsidP="00564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97C" w:rsidRDefault="00A3497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97C" w:rsidRDefault="00A3497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97C" w:rsidRDefault="00A349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97C" w:rsidRDefault="00A3497C" w:rsidP="005642C2">
      <w:r>
        <w:separator/>
      </w:r>
    </w:p>
  </w:footnote>
  <w:footnote w:type="continuationSeparator" w:id="0">
    <w:p w:rsidR="00A3497C" w:rsidRDefault="00A3497C" w:rsidP="005642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97C" w:rsidRDefault="00A3497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97C" w:rsidRDefault="00A3497C" w:rsidP="00614D74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97C" w:rsidRDefault="00A3497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E20"/>
    <w:rsid w:val="00002591"/>
    <w:rsid w:val="00012E7B"/>
    <w:rsid w:val="000161E2"/>
    <w:rsid w:val="00024ECA"/>
    <w:rsid w:val="00032F44"/>
    <w:rsid w:val="00052725"/>
    <w:rsid w:val="00052C62"/>
    <w:rsid w:val="00056B23"/>
    <w:rsid w:val="000776A2"/>
    <w:rsid w:val="00077FE6"/>
    <w:rsid w:val="000A3D3C"/>
    <w:rsid w:val="000B20AA"/>
    <w:rsid w:val="000C0D32"/>
    <w:rsid w:val="000D59B7"/>
    <w:rsid w:val="000E261A"/>
    <w:rsid w:val="000F65EC"/>
    <w:rsid w:val="00102384"/>
    <w:rsid w:val="00104B6B"/>
    <w:rsid w:val="001203DA"/>
    <w:rsid w:val="0012250F"/>
    <w:rsid w:val="0012327C"/>
    <w:rsid w:val="001325A6"/>
    <w:rsid w:val="00132CC6"/>
    <w:rsid w:val="001366A0"/>
    <w:rsid w:val="00146CF3"/>
    <w:rsid w:val="0015379D"/>
    <w:rsid w:val="0016044F"/>
    <w:rsid w:val="00166D1E"/>
    <w:rsid w:val="00176F78"/>
    <w:rsid w:val="00192FB9"/>
    <w:rsid w:val="001A10A7"/>
    <w:rsid w:val="001A4CBD"/>
    <w:rsid w:val="001B1C6D"/>
    <w:rsid w:val="001B6FA3"/>
    <w:rsid w:val="001C1F26"/>
    <w:rsid w:val="001C2E1B"/>
    <w:rsid w:val="001C4D1F"/>
    <w:rsid w:val="001C74EA"/>
    <w:rsid w:val="001D724E"/>
    <w:rsid w:val="001E6E7B"/>
    <w:rsid w:val="001F057B"/>
    <w:rsid w:val="00204CBB"/>
    <w:rsid w:val="002110A9"/>
    <w:rsid w:val="00212E20"/>
    <w:rsid w:val="00224A60"/>
    <w:rsid w:val="00235750"/>
    <w:rsid w:val="00243B61"/>
    <w:rsid w:val="00243B84"/>
    <w:rsid w:val="00255993"/>
    <w:rsid w:val="00280604"/>
    <w:rsid w:val="00294F57"/>
    <w:rsid w:val="002A6834"/>
    <w:rsid w:val="002B6009"/>
    <w:rsid w:val="002D05DD"/>
    <w:rsid w:val="002D49E9"/>
    <w:rsid w:val="002E0871"/>
    <w:rsid w:val="002E2354"/>
    <w:rsid w:val="00304C00"/>
    <w:rsid w:val="0031194A"/>
    <w:rsid w:val="00316B4F"/>
    <w:rsid w:val="003379DF"/>
    <w:rsid w:val="00340D3A"/>
    <w:rsid w:val="00350E79"/>
    <w:rsid w:val="00353148"/>
    <w:rsid w:val="003705A0"/>
    <w:rsid w:val="00372275"/>
    <w:rsid w:val="003753E6"/>
    <w:rsid w:val="00380544"/>
    <w:rsid w:val="00384CA7"/>
    <w:rsid w:val="00391F8E"/>
    <w:rsid w:val="00392C2B"/>
    <w:rsid w:val="003A761F"/>
    <w:rsid w:val="003B3895"/>
    <w:rsid w:val="003B7932"/>
    <w:rsid w:val="003D55DD"/>
    <w:rsid w:val="003E511A"/>
    <w:rsid w:val="003F55AB"/>
    <w:rsid w:val="003F58AD"/>
    <w:rsid w:val="004046F4"/>
    <w:rsid w:val="0041761C"/>
    <w:rsid w:val="00417F12"/>
    <w:rsid w:val="00426302"/>
    <w:rsid w:val="00427496"/>
    <w:rsid w:val="00431D99"/>
    <w:rsid w:val="0043238D"/>
    <w:rsid w:val="004377DC"/>
    <w:rsid w:val="004556DD"/>
    <w:rsid w:val="00464027"/>
    <w:rsid w:val="00484845"/>
    <w:rsid w:val="00490BE3"/>
    <w:rsid w:val="00492236"/>
    <w:rsid w:val="004965EB"/>
    <w:rsid w:val="004A483A"/>
    <w:rsid w:val="004B6900"/>
    <w:rsid w:val="004C185D"/>
    <w:rsid w:val="004C46F0"/>
    <w:rsid w:val="004D1701"/>
    <w:rsid w:val="004D2D1A"/>
    <w:rsid w:val="004D2D1F"/>
    <w:rsid w:val="004D4768"/>
    <w:rsid w:val="004F246B"/>
    <w:rsid w:val="004F6D62"/>
    <w:rsid w:val="005216FC"/>
    <w:rsid w:val="00524C4D"/>
    <w:rsid w:val="00533493"/>
    <w:rsid w:val="00533591"/>
    <w:rsid w:val="0053544D"/>
    <w:rsid w:val="00546400"/>
    <w:rsid w:val="005466B2"/>
    <w:rsid w:val="00553D40"/>
    <w:rsid w:val="00556514"/>
    <w:rsid w:val="00556F1B"/>
    <w:rsid w:val="005642C2"/>
    <w:rsid w:val="00566A91"/>
    <w:rsid w:val="00567ACB"/>
    <w:rsid w:val="00581704"/>
    <w:rsid w:val="00586512"/>
    <w:rsid w:val="00590DA1"/>
    <w:rsid w:val="005A4C49"/>
    <w:rsid w:val="005B17E5"/>
    <w:rsid w:val="005B61B8"/>
    <w:rsid w:val="005C6AC0"/>
    <w:rsid w:val="005D11B7"/>
    <w:rsid w:val="005E3090"/>
    <w:rsid w:val="005E5E1E"/>
    <w:rsid w:val="005E600F"/>
    <w:rsid w:val="005F7C17"/>
    <w:rsid w:val="005F7DAC"/>
    <w:rsid w:val="0060049D"/>
    <w:rsid w:val="006044FD"/>
    <w:rsid w:val="006146DC"/>
    <w:rsid w:val="00614D74"/>
    <w:rsid w:val="00616E32"/>
    <w:rsid w:val="006366AB"/>
    <w:rsid w:val="006418F2"/>
    <w:rsid w:val="006439F9"/>
    <w:rsid w:val="00663A9F"/>
    <w:rsid w:val="0066420B"/>
    <w:rsid w:val="006702A9"/>
    <w:rsid w:val="00673E95"/>
    <w:rsid w:val="006741FB"/>
    <w:rsid w:val="006746DC"/>
    <w:rsid w:val="00684F27"/>
    <w:rsid w:val="00685E7C"/>
    <w:rsid w:val="006929E5"/>
    <w:rsid w:val="0069462A"/>
    <w:rsid w:val="006A42D5"/>
    <w:rsid w:val="006B4DBA"/>
    <w:rsid w:val="006C00A0"/>
    <w:rsid w:val="006D393B"/>
    <w:rsid w:val="00705133"/>
    <w:rsid w:val="007071D2"/>
    <w:rsid w:val="0072428C"/>
    <w:rsid w:val="007303BE"/>
    <w:rsid w:val="00736806"/>
    <w:rsid w:val="00767765"/>
    <w:rsid w:val="007B04F1"/>
    <w:rsid w:val="007C2BC6"/>
    <w:rsid w:val="007C3506"/>
    <w:rsid w:val="007C68B1"/>
    <w:rsid w:val="007D3B08"/>
    <w:rsid w:val="007E035A"/>
    <w:rsid w:val="007E2A20"/>
    <w:rsid w:val="007E3D4A"/>
    <w:rsid w:val="007E4CDA"/>
    <w:rsid w:val="007F3AE0"/>
    <w:rsid w:val="007F6547"/>
    <w:rsid w:val="008327D2"/>
    <w:rsid w:val="008516B6"/>
    <w:rsid w:val="00857E24"/>
    <w:rsid w:val="0086435E"/>
    <w:rsid w:val="008661FB"/>
    <w:rsid w:val="008857C8"/>
    <w:rsid w:val="00891DF3"/>
    <w:rsid w:val="00892E04"/>
    <w:rsid w:val="008A76AA"/>
    <w:rsid w:val="008B3E53"/>
    <w:rsid w:val="008C27F2"/>
    <w:rsid w:val="008C560D"/>
    <w:rsid w:val="008C6BB0"/>
    <w:rsid w:val="008C6BBF"/>
    <w:rsid w:val="008D0E8F"/>
    <w:rsid w:val="008E652E"/>
    <w:rsid w:val="008F3438"/>
    <w:rsid w:val="008F38DD"/>
    <w:rsid w:val="0091130B"/>
    <w:rsid w:val="00912317"/>
    <w:rsid w:val="00912EA0"/>
    <w:rsid w:val="00915537"/>
    <w:rsid w:val="00927748"/>
    <w:rsid w:val="009347BE"/>
    <w:rsid w:val="0095564C"/>
    <w:rsid w:val="00957E50"/>
    <w:rsid w:val="00965A0A"/>
    <w:rsid w:val="009811C1"/>
    <w:rsid w:val="00995BED"/>
    <w:rsid w:val="009A112A"/>
    <w:rsid w:val="009B7DA9"/>
    <w:rsid w:val="009C44DD"/>
    <w:rsid w:val="009D1451"/>
    <w:rsid w:val="009D53D3"/>
    <w:rsid w:val="009D54D7"/>
    <w:rsid w:val="009D60C4"/>
    <w:rsid w:val="009D64B5"/>
    <w:rsid w:val="009E20B8"/>
    <w:rsid w:val="009F62B4"/>
    <w:rsid w:val="009F7742"/>
    <w:rsid w:val="00A0204C"/>
    <w:rsid w:val="00A169CC"/>
    <w:rsid w:val="00A277A3"/>
    <w:rsid w:val="00A30B64"/>
    <w:rsid w:val="00A30F97"/>
    <w:rsid w:val="00A338CF"/>
    <w:rsid w:val="00A3497C"/>
    <w:rsid w:val="00A367D9"/>
    <w:rsid w:val="00A36A3F"/>
    <w:rsid w:val="00A40DC6"/>
    <w:rsid w:val="00A44731"/>
    <w:rsid w:val="00A4775D"/>
    <w:rsid w:val="00A50EE6"/>
    <w:rsid w:val="00A551AC"/>
    <w:rsid w:val="00A60BD4"/>
    <w:rsid w:val="00A6199D"/>
    <w:rsid w:val="00A65A41"/>
    <w:rsid w:val="00A67AD5"/>
    <w:rsid w:val="00A7291A"/>
    <w:rsid w:val="00A86420"/>
    <w:rsid w:val="00A87F31"/>
    <w:rsid w:val="00A97704"/>
    <w:rsid w:val="00AA0F13"/>
    <w:rsid w:val="00AA1702"/>
    <w:rsid w:val="00AA379E"/>
    <w:rsid w:val="00AA3F73"/>
    <w:rsid w:val="00AA663A"/>
    <w:rsid w:val="00AB0247"/>
    <w:rsid w:val="00AB233F"/>
    <w:rsid w:val="00AB4B44"/>
    <w:rsid w:val="00AB6745"/>
    <w:rsid w:val="00AB697B"/>
    <w:rsid w:val="00AC2D07"/>
    <w:rsid w:val="00AD4909"/>
    <w:rsid w:val="00AD5333"/>
    <w:rsid w:val="00AD7224"/>
    <w:rsid w:val="00AF6E8E"/>
    <w:rsid w:val="00AF7B68"/>
    <w:rsid w:val="00B00A48"/>
    <w:rsid w:val="00B046C8"/>
    <w:rsid w:val="00B04B7D"/>
    <w:rsid w:val="00B20A1A"/>
    <w:rsid w:val="00B4222E"/>
    <w:rsid w:val="00B47051"/>
    <w:rsid w:val="00B509BA"/>
    <w:rsid w:val="00B50BB1"/>
    <w:rsid w:val="00B54A79"/>
    <w:rsid w:val="00B72CA3"/>
    <w:rsid w:val="00B73B65"/>
    <w:rsid w:val="00B767D4"/>
    <w:rsid w:val="00B7715D"/>
    <w:rsid w:val="00B87202"/>
    <w:rsid w:val="00B96310"/>
    <w:rsid w:val="00BA6750"/>
    <w:rsid w:val="00BC5EA9"/>
    <w:rsid w:val="00BD758C"/>
    <w:rsid w:val="00BE0739"/>
    <w:rsid w:val="00BE0857"/>
    <w:rsid w:val="00BE558F"/>
    <w:rsid w:val="00BF2C9C"/>
    <w:rsid w:val="00BF3681"/>
    <w:rsid w:val="00C14F14"/>
    <w:rsid w:val="00C15A2F"/>
    <w:rsid w:val="00C203E0"/>
    <w:rsid w:val="00C31420"/>
    <w:rsid w:val="00C43368"/>
    <w:rsid w:val="00C446B4"/>
    <w:rsid w:val="00C51B51"/>
    <w:rsid w:val="00C556D8"/>
    <w:rsid w:val="00C742DD"/>
    <w:rsid w:val="00C823F4"/>
    <w:rsid w:val="00C843FE"/>
    <w:rsid w:val="00C91E6F"/>
    <w:rsid w:val="00C926EB"/>
    <w:rsid w:val="00C97524"/>
    <w:rsid w:val="00CA4265"/>
    <w:rsid w:val="00CA4AF9"/>
    <w:rsid w:val="00CA7422"/>
    <w:rsid w:val="00CB0706"/>
    <w:rsid w:val="00CB667C"/>
    <w:rsid w:val="00CC6B95"/>
    <w:rsid w:val="00CE4090"/>
    <w:rsid w:val="00CE4F6C"/>
    <w:rsid w:val="00CF7EC7"/>
    <w:rsid w:val="00D06CBB"/>
    <w:rsid w:val="00D101C8"/>
    <w:rsid w:val="00D35DCF"/>
    <w:rsid w:val="00D41875"/>
    <w:rsid w:val="00D447D9"/>
    <w:rsid w:val="00D509AF"/>
    <w:rsid w:val="00D66A1E"/>
    <w:rsid w:val="00D66CA2"/>
    <w:rsid w:val="00D73C7B"/>
    <w:rsid w:val="00D74DE3"/>
    <w:rsid w:val="00D9550C"/>
    <w:rsid w:val="00D95E7F"/>
    <w:rsid w:val="00DA0F67"/>
    <w:rsid w:val="00DA2D29"/>
    <w:rsid w:val="00DB231E"/>
    <w:rsid w:val="00DB6B66"/>
    <w:rsid w:val="00DC3199"/>
    <w:rsid w:val="00DD5833"/>
    <w:rsid w:val="00DD6BA2"/>
    <w:rsid w:val="00DD790D"/>
    <w:rsid w:val="00DE4357"/>
    <w:rsid w:val="00DE5DD2"/>
    <w:rsid w:val="00DE6370"/>
    <w:rsid w:val="00DF7A0C"/>
    <w:rsid w:val="00E04972"/>
    <w:rsid w:val="00E11722"/>
    <w:rsid w:val="00E15982"/>
    <w:rsid w:val="00E308BA"/>
    <w:rsid w:val="00E31245"/>
    <w:rsid w:val="00E35CA0"/>
    <w:rsid w:val="00E42537"/>
    <w:rsid w:val="00E450EB"/>
    <w:rsid w:val="00E50856"/>
    <w:rsid w:val="00E5247F"/>
    <w:rsid w:val="00E54357"/>
    <w:rsid w:val="00E734F9"/>
    <w:rsid w:val="00E74244"/>
    <w:rsid w:val="00E92746"/>
    <w:rsid w:val="00EA4891"/>
    <w:rsid w:val="00EB0C0B"/>
    <w:rsid w:val="00EB2A84"/>
    <w:rsid w:val="00EB33F4"/>
    <w:rsid w:val="00EC02E6"/>
    <w:rsid w:val="00EC2054"/>
    <w:rsid w:val="00EC638B"/>
    <w:rsid w:val="00EC7467"/>
    <w:rsid w:val="00EF115F"/>
    <w:rsid w:val="00F0425D"/>
    <w:rsid w:val="00F055B2"/>
    <w:rsid w:val="00F36EC4"/>
    <w:rsid w:val="00F442B1"/>
    <w:rsid w:val="00F4781D"/>
    <w:rsid w:val="00F52567"/>
    <w:rsid w:val="00F55C03"/>
    <w:rsid w:val="00F575E7"/>
    <w:rsid w:val="00F65609"/>
    <w:rsid w:val="00F72DCB"/>
    <w:rsid w:val="00F830F6"/>
    <w:rsid w:val="00F874B4"/>
    <w:rsid w:val="00F9101C"/>
    <w:rsid w:val="00F9621E"/>
    <w:rsid w:val="00FB50BB"/>
    <w:rsid w:val="00FB6B25"/>
    <w:rsid w:val="00FB73BF"/>
    <w:rsid w:val="00FC1BB1"/>
    <w:rsid w:val="00FE2782"/>
    <w:rsid w:val="00FE6CAA"/>
    <w:rsid w:val="00FF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E2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12E2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64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642C2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564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642C2"/>
    <w:rPr>
      <w:rFonts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EA489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27F2"/>
    <w:rPr>
      <w:rFonts w:cs="Times New Roman"/>
      <w:sz w:val="2"/>
    </w:rPr>
  </w:style>
  <w:style w:type="character" w:customStyle="1" w:styleId="valuetext-cursor">
    <w:name w:val="value text-cursor"/>
    <w:basedOn w:val="DefaultParagraphFont"/>
    <w:uiPriority w:val="99"/>
    <w:rsid w:val="00E9274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2</Pages>
  <Words>148</Words>
  <Characters>844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2012年本科教学助理候选人基础培训课程表(12</dc:title>
  <dc:subject/>
  <dc:creator>彭娜</dc:creator>
  <cp:keywords/>
  <dc:description/>
  <cp:lastModifiedBy>彭娜</cp:lastModifiedBy>
  <cp:revision>19</cp:revision>
  <cp:lastPrinted>2013-05-08T03:27:00Z</cp:lastPrinted>
  <dcterms:created xsi:type="dcterms:W3CDTF">2013-05-08T02:42:00Z</dcterms:created>
  <dcterms:modified xsi:type="dcterms:W3CDTF">2013-05-08T06:55:00Z</dcterms:modified>
</cp:coreProperties>
</file>