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7E6" w:rsidRDefault="006F37E6" w:rsidP="000F00F6">
      <w:pPr>
        <w:ind w:right="-2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附件三：</w:t>
      </w:r>
    </w:p>
    <w:p w:rsidR="006F37E6" w:rsidRPr="000F00F6" w:rsidRDefault="006F37E6" w:rsidP="000F00F6">
      <w:pPr>
        <w:ind w:right="-2"/>
        <w:rPr>
          <w:rFonts w:eastAsia="宋体"/>
          <w:sz w:val="24"/>
          <w:szCs w:val="24"/>
          <w:lang w:eastAsia="zh-CN"/>
        </w:rPr>
      </w:pPr>
    </w:p>
    <w:p w:rsidR="006F37E6" w:rsidRPr="001F3578" w:rsidRDefault="006F37E6" w:rsidP="001F3578">
      <w:pPr>
        <w:jc w:val="center"/>
        <w:rPr>
          <w:rFonts w:eastAsia="宋体"/>
          <w:b/>
          <w:sz w:val="32"/>
          <w:szCs w:val="32"/>
          <w:lang w:eastAsia="zh-CN"/>
        </w:rPr>
      </w:pPr>
      <w:r>
        <w:rPr>
          <w:rFonts w:eastAsia="宋体" w:hint="eastAsia"/>
          <w:b/>
          <w:sz w:val="32"/>
          <w:szCs w:val="32"/>
          <w:lang w:eastAsia="zh-CN"/>
        </w:rPr>
        <w:t>第二期助教培训心得</w:t>
      </w:r>
    </w:p>
    <w:p w:rsidR="006F37E6" w:rsidRPr="00B13F33" w:rsidRDefault="006F37E6" w:rsidP="00CD61FA">
      <w:pPr>
        <w:jc w:val="right"/>
        <w:rPr>
          <w:b/>
          <w:sz w:val="24"/>
          <w:szCs w:val="24"/>
        </w:rPr>
      </w:pPr>
      <w:r w:rsidRPr="00B13F33">
        <w:rPr>
          <w:rFonts w:hAnsi="DFKai-SB" w:hint="eastAsia"/>
          <w:sz w:val="24"/>
          <w:szCs w:val="24"/>
        </w:rPr>
        <w:t>日期：</w:t>
      </w:r>
      <w:r w:rsidRPr="00B13F33">
        <w:rPr>
          <w:rFonts w:hAnsi="DFKai-SB" w:hint="eastAsia"/>
          <w:sz w:val="24"/>
          <w:szCs w:val="24"/>
          <w:u w:val="single"/>
        </w:rPr>
        <w:t xml:space="preserve">　</w:t>
      </w:r>
      <w:r w:rsidRPr="00B13F33">
        <w:rPr>
          <w:sz w:val="24"/>
          <w:szCs w:val="24"/>
          <w:u w:val="single"/>
        </w:rPr>
        <w:t xml:space="preserve"> </w:t>
      </w:r>
      <w:r w:rsidRPr="00B13F33">
        <w:rPr>
          <w:rFonts w:hAnsi="DFKai-SB" w:hint="eastAsia"/>
          <w:sz w:val="24"/>
          <w:szCs w:val="24"/>
        </w:rPr>
        <w:t>年</w:t>
      </w:r>
      <w:r w:rsidRPr="00B13F33">
        <w:rPr>
          <w:rFonts w:hAnsi="DFKai-SB" w:hint="eastAsia"/>
          <w:sz w:val="24"/>
          <w:szCs w:val="24"/>
          <w:u w:val="single"/>
        </w:rPr>
        <w:t xml:space="preserve">　</w:t>
      </w:r>
      <w:r w:rsidRPr="00B13F33">
        <w:rPr>
          <w:sz w:val="24"/>
          <w:szCs w:val="24"/>
          <w:u w:val="single"/>
        </w:rPr>
        <w:t xml:space="preserve"> </w:t>
      </w:r>
      <w:r w:rsidRPr="00B13F33">
        <w:rPr>
          <w:rFonts w:hAnsi="DFKai-SB" w:hint="eastAsia"/>
          <w:sz w:val="24"/>
          <w:szCs w:val="24"/>
        </w:rPr>
        <w:t>月</w:t>
      </w:r>
      <w:r w:rsidRPr="00B13F33">
        <w:rPr>
          <w:rFonts w:hAnsi="DFKai-SB" w:hint="eastAsia"/>
          <w:sz w:val="24"/>
          <w:szCs w:val="24"/>
          <w:u w:val="single"/>
        </w:rPr>
        <w:t xml:space="preserve">　</w:t>
      </w:r>
      <w:r w:rsidRPr="00B13F33">
        <w:rPr>
          <w:sz w:val="24"/>
          <w:szCs w:val="24"/>
          <w:u w:val="single"/>
        </w:rPr>
        <w:t xml:space="preserve"> </w:t>
      </w:r>
      <w:r w:rsidRPr="00B13F33">
        <w:rPr>
          <w:rFonts w:hAnsi="DFKai-SB" w:hint="eastAsia"/>
          <w:sz w:val="24"/>
          <w:szCs w:val="24"/>
        </w:rPr>
        <w:t>日</w:t>
      </w:r>
    </w:p>
    <w:tbl>
      <w:tblPr>
        <w:tblW w:w="936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2745"/>
        <w:gridCol w:w="4822"/>
      </w:tblGrid>
      <w:tr w:rsidR="006F37E6" w:rsidRPr="00B13F33" w:rsidTr="00C448F6">
        <w:trPr>
          <w:trHeight w:val="341"/>
        </w:trPr>
        <w:tc>
          <w:tcPr>
            <w:tcW w:w="9367" w:type="dxa"/>
            <w:gridSpan w:val="3"/>
            <w:vAlign w:val="center"/>
          </w:tcPr>
          <w:p w:rsidR="006F37E6" w:rsidRPr="000F00F6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rFonts w:eastAsia="宋体"/>
                <w:sz w:val="24"/>
                <w:szCs w:val="24"/>
                <w:lang w:eastAsia="zh-CN"/>
              </w:rPr>
            </w:pPr>
            <w:r w:rsidRPr="000F00F6">
              <w:rPr>
                <w:rFonts w:eastAsia="宋体" w:hint="eastAsia"/>
                <w:sz w:val="24"/>
                <w:szCs w:val="24"/>
                <w:lang w:eastAsia="zh-CN"/>
              </w:rPr>
              <w:t>题目：</w:t>
            </w:r>
          </w:p>
        </w:tc>
      </w:tr>
      <w:tr w:rsidR="006F37E6" w:rsidRPr="00B13F33" w:rsidTr="00337A61">
        <w:trPr>
          <w:trHeight w:val="341"/>
        </w:trPr>
        <w:tc>
          <w:tcPr>
            <w:tcW w:w="4545" w:type="dxa"/>
            <w:gridSpan w:val="2"/>
            <w:vAlign w:val="center"/>
          </w:tcPr>
          <w:p w:rsidR="006F37E6" w:rsidRPr="000F00F6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rFonts w:eastAsia="宋体"/>
                <w:sz w:val="24"/>
                <w:szCs w:val="24"/>
                <w:lang w:eastAsia="zh-CN"/>
              </w:rPr>
            </w:pPr>
            <w:r w:rsidRPr="000F00F6">
              <w:rPr>
                <w:rFonts w:eastAsia="宋体" w:hint="eastAsia"/>
                <w:sz w:val="24"/>
                <w:szCs w:val="24"/>
                <w:lang w:eastAsia="zh-CN"/>
              </w:rPr>
              <w:t>姓名：</w:t>
            </w:r>
          </w:p>
        </w:tc>
        <w:tc>
          <w:tcPr>
            <w:tcW w:w="4822" w:type="dxa"/>
            <w:vAlign w:val="center"/>
          </w:tcPr>
          <w:p w:rsidR="006F37E6" w:rsidRPr="000F00F6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rFonts w:eastAsia="宋体"/>
                <w:sz w:val="24"/>
                <w:szCs w:val="24"/>
                <w:lang w:eastAsia="zh-CN"/>
              </w:rPr>
            </w:pPr>
            <w:r w:rsidRPr="000F00F6">
              <w:rPr>
                <w:rFonts w:eastAsia="宋体" w:hint="eastAsia"/>
                <w:sz w:val="24"/>
                <w:szCs w:val="24"/>
                <w:lang w:eastAsia="zh-CN"/>
              </w:rPr>
              <w:t>所在学院：</w:t>
            </w:r>
          </w:p>
        </w:tc>
      </w:tr>
      <w:tr w:rsidR="006F37E6" w:rsidRPr="00B13F33" w:rsidTr="00207CA4">
        <w:trPr>
          <w:trHeight w:val="6141"/>
        </w:trPr>
        <w:tc>
          <w:tcPr>
            <w:tcW w:w="9367" w:type="dxa"/>
            <w:gridSpan w:val="3"/>
          </w:tcPr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6F37E6" w:rsidRPr="00B13F33" w:rsidTr="00CD61FA">
        <w:trPr>
          <w:trHeight w:val="1125"/>
        </w:trPr>
        <w:tc>
          <w:tcPr>
            <w:tcW w:w="1800" w:type="dxa"/>
            <w:vAlign w:val="center"/>
          </w:tcPr>
          <w:p w:rsidR="006F37E6" w:rsidRPr="000F00F6" w:rsidRDefault="006F37E6" w:rsidP="0037377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eastAsia="宋体" w:hAnsi="DFKai-SB" w:hint="eastAsia"/>
                <w:sz w:val="24"/>
                <w:szCs w:val="24"/>
                <w:lang w:eastAsia="zh-CN"/>
              </w:rPr>
              <w:t>评价</w:t>
            </w:r>
          </w:p>
        </w:tc>
        <w:tc>
          <w:tcPr>
            <w:tcW w:w="7567" w:type="dxa"/>
            <w:gridSpan w:val="2"/>
          </w:tcPr>
          <w:p w:rsidR="006F37E6" w:rsidRPr="00B13F33" w:rsidRDefault="006F37E6" w:rsidP="00CD61FA">
            <w:pPr>
              <w:tabs>
                <w:tab w:val="center" w:pos="4153"/>
                <w:tab w:val="right" w:pos="8306"/>
              </w:tabs>
              <w:snapToGrid w:val="0"/>
              <w:jc w:val="both"/>
              <w:rPr>
                <w:sz w:val="24"/>
                <w:szCs w:val="24"/>
              </w:rPr>
            </w:pPr>
          </w:p>
        </w:tc>
      </w:tr>
    </w:tbl>
    <w:p w:rsidR="006F37E6" w:rsidRDefault="006F37E6" w:rsidP="00207CA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要求：</w:t>
      </w:r>
    </w:p>
    <w:p w:rsidR="006F37E6" w:rsidRDefault="006F37E6" w:rsidP="00AA1836">
      <w:pPr>
        <w:tabs>
          <w:tab w:val="center" w:pos="4153"/>
          <w:tab w:val="right" w:pos="8306"/>
        </w:tabs>
        <w:snapToGrid w:val="0"/>
        <w:spacing w:line="36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一</w:t>
      </w:r>
      <w:r w:rsidRPr="000F00F6">
        <w:rPr>
          <w:rFonts w:eastAsia="宋体" w:hint="eastAsia"/>
          <w:sz w:val="24"/>
          <w:szCs w:val="24"/>
          <w:lang w:eastAsia="zh-CN"/>
        </w:rPr>
        <w:t>、心得内容：</w:t>
      </w:r>
      <w:r>
        <w:rPr>
          <w:rFonts w:eastAsia="宋体" w:hint="eastAsia"/>
          <w:sz w:val="24"/>
          <w:szCs w:val="24"/>
          <w:lang w:eastAsia="zh-CN"/>
        </w:rPr>
        <w:t>学习体会、工作设想、对于培训和助教工作的意见、</w:t>
      </w:r>
      <w:r w:rsidRPr="000F00F6">
        <w:rPr>
          <w:rFonts w:eastAsia="宋体" w:hint="eastAsia"/>
          <w:sz w:val="24"/>
          <w:szCs w:val="24"/>
          <w:lang w:eastAsia="zh-CN"/>
        </w:rPr>
        <w:t>建议及其他，题目自拟，约</w:t>
      </w:r>
      <w:r w:rsidRPr="000F00F6">
        <w:rPr>
          <w:rFonts w:eastAsia="宋体"/>
          <w:sz w:val="24"/>
          <w:szCs w:val="24"/>
          <w:lang w:eastAsia="zh-CN"/>
        </w:rPr>
        <w:t>2000</w:t>
      </w:r>
      <w:r w:rsidRPr="000F00F6">
        <w:rPr>
          <w:rFonts w:eastAsia="宋体" w:hint="eastAsia"/>
          <w:sz w:val="24"/>
          <w:szCs w:val="24"/>
          <w:lang w:eastAsia="zh-CN"/>
        </w:rPr>
        <w:t>字</w:t>
      </w:r>
      <w:r>
        <w:rPr>
          <w:rFonts w:eastAsia="宋体" w:hint="eastAsia"/>
          <w:sz w:val="24"/>
          <w:szCs w:val="24"/>
          <w:lang w:eastAsia="zh-CN"/>
        </w:rPr>
        <w:t>；</w:t>
      </w:r>
    </w:p>
    <w:p w:rsidR="006F37E6" w:rsidRDefault="006F37E6" w:rsidP="00AA1836">
      <w:pPr>
        <w:tabs>
          <w:tab w:val="center" w:pos="4153"/>
          <w:tab w:val="right" w:pos="8306"/>
        </w:tabs>
        <w:snapToGrid w:val="0"/>
        <w:spacing w:line="360" w:lineRule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二</w:t>
      </w:r>
      <w:r w:rsidRPr="000F00F6">
        <w:rPr>
          <w:rFonts w:eastAsia="宋体" w:hint="eastAsia"/>
          <w:sz w:val="24"/>
          <w:szCs w:val="24"/>
          <w:lang w:eastAsia="zh-CN"/>
        </w:rPr>
        <w:t>、格式：</w:t>
      </w:r>
      <w:r>
        <w:rPr>
          <w:rFonts w:ascii="黑体" w:eastAsia="黑体" w:hint="eastAsia"/>
          <w:sz w:val="30"/>
          <w:szCs w:val="30"/>
          <w:lang w:eastAsia="zh-CN"/>
        </w:rPr>
        <w:t>题目</w:t>
      </w:r>
      <w:r w:rsidRPr="000F00F6">
        <w:rPr>
          <w:rFonts w:ascii="黑体" w:eastAsia="黑体" w:hint="eastAsia"/>
          <w:sz w:val="30"/>
          <w:szCs w:val="30"/>
          <w:lang w:eastAsia="zh-CN"/>
        </w:rPr>
        <w:t>，黑体，小三</w:t>
      </w:r>
      <w:r w:rsidRPr="000F00F6">
        <w:rPr>
          <w:rFonts w:eastAsia="宋体" w:hint="eastAsia"/>
          <w:sz w:val="24"/>
          <w:szCs w:val="24"/>
          <w:lang w:eastAsia="zh-CN"/>
        </w:rPr>
        <w:t>；</w:t>
      </w:r>
      <w:r w:rsidRPr="000F00F6">
        <w:rPr>
          <w:rFonts w:eastAsia="宋体" w:hint="eastAsia"/>
          <w:b/>
          <w:szCs w:val="28"/>
          <w:lang w:eastAsia="zh-CN"/>
        </w:rPr>
        <w:t>一级标题，宋体，四号，加粗</w:t>
      </w:r>
      <w:r w:rsidRPr="000F00F6">
        <w:rPr>
          <w:rFonts w:eastAsia="宋体" w:hint="eastAsia"/>
          <w:sz w:val="24"/>
          <w:szCs w:val="24"/>
          <w:lang w:eastAsia="zh-CN"/>
        </w:rPr>
        <w:t>；正文，宋体，小四。行间距</w:t>
      </w:r>
      <w:r>
        <w:rPr>
          <w:rFonts w:eastAsia="宋体" w:hint="eastAsia"/>
          <w:sz w:val="24"/>
          <w:szCs w:val="24"/>
          <w:lang w:eastAsia="zh-CN"/>
        </w:rPr>
        <w:t>：</w:t>
      </w:r>
      <w:r w:rsidRPr="000F00F6">
        <w:rPr>
          <w:rFonts w:eastAsia="宋体"/>
          <w:sz w:val="24"/>
          <w:szCs w:val="24"/>
          <w:lang w:eastAsia="zh-CN"/>
        </w:rPr>
        <w:t>1.5</w:t>
      </w:r>
      <w:r w:rsidRPr="000F00F6">
        <w:rPr>
          <w:rFonts w:eastAsia="宋体" w:hint="eastAsia"/>
          <w:sz w:val="24"/>
          <w:szCs w:val="24"/>
          <w:lang w:eastAsia="zh-CN"/>
        </w:rPr>
        <w:t>倍</w:t>
      </w:r>
      <w:r>
        <w:rPr>
          <w:rFonts w:eastAsia="宋体" w:hint="eastAsia"/>
          <w:sz w:val="24"/>
          <w:szCs w:val="24"/>
          <w:lang w:eastAsia="zh-CN"/>
        </w:rPr>
        <w:t>；</w:t>
      </w:r>
    </w:p>
    <w:p w:rsidR="006F37E6" w:rsidRPr="00AA1836" w:rsidRDefault="006F37E6" w:rsidP="00AA1836">
      <w:pPr>
        <w:rPr>
          <w:rFonts w:eastAsia="宋体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三、请于培训结束一周内将电子和纸质稿交至各组长处。</w:t>
      </w:r>
    </w:p>
    <w:sectPr w:rsidR="006F37E6" w:rsidRPr="00AA1836" w:rsidSect="00CD61FA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Kai-SB">
    <w:altName w:val="PMingLiU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1FA"/>
    <w:rsid w:val="00007EC3"/>
    <w:rsid w:val="00013D81"/>
    <w:rsid w:val="000216D1"/>
    <w:rsid w:val="0002532D"/>
    <w:rsid w:val="00036201"/>
    <w:rsid w:val="00040C86"/>
    <w:rsid w:val="000568FB"/>
    <w:rsid w:val="000637EC"/>
    <w:rsid w:val="00065C13"/>
    <w:rsid w:val="00075262"/>
    <w:rsid w:val="00085E5A"/>
    <w:rsid w:val="00087CC1"/>
    <w:rsid w:val="000A4C8E"/>
    <w:rsid w:val="000A4D4A"/>
    <w:rsid w:val="000A5611"/>
    <w:rsid w:val="000B5622"/>
    <w:rsid w:val="000B5869"/>
    <w:rsid w:val="000C3638"/>
    <w:rsid w:val="000D1591"/>
    <w:rsid w:val="000D581F"/>
    <w:rsid w:val="000E6E5E"/>
    <w:rsid w:val="000F00F6"/>
    <w:rsid w:val="00116587"/>
    <w:rsid w:val="001201C0"/>
    <w:rsid w:val="00140C7C"/>
    <w:rsid w:val="00142D0A"/>
    <w:rsid w:val="00147E8B"/>
    <w:rsid w:val="0015385D"/>
    <w:rsid w:val="001612CD"/>
    <w:rsid w:val="00172ED7"/>
    <w:rsid w:val="001763BC"/>
    <w:rsid w:val="00182C85"/>
    <w:rsid w:val="001B0773"/>
    <w:rsid w:val="001B1E34"/>
    <w:rsid w:val="001C2564"/>
    <w:rsid w:val="001D33A8"/>
    <w:rsid w:val="001D3B4F"/>
    <w:rsid w:val="001D45D8"/>
    <w:rsid w:val="001D580A"/>
    <w:rsid w:val="001F2CC8"/>
    <w:rsid w:val="001F3162"/>
    <w:rsid w:val="001F3578"/>
    <w:rsid w:val="00207CA4"/>
    <w:rsid w:val="002119CF"/>
    <w:rsid w:val="00215CEE"/>
    <w:rsid w:val="00224524"/>
    <w:rsid w:val="0024563E"/>
    <w:rsid w:val="00251489"/>
    <w:rsid w:val="002769AE"/>
    <w:rsid w:val="00294524"/>
    <w:rsid w:val="00297320"/>
    <w:rsid w:val="002A30B1"/>
    <w:rsid w:val="002B4834"/>
    <w:rsid w:val="002B742A"/>
    <w:rsid w:val="002B78AC"/>
    <w:rsid w:val="002B7B00"/>
    <w:rsid w:val="002C4A4B"/>
    <w:rsid w:val="002D341D"/>
    <w:rsid w:val="002E3389"/>
    <w:rsid w:val="002E3C88"/>
    <w:rsid w:val="002F3456"/>
    <w:rsid w:val="002F6EE4"/>
    <w:rsid w:val="00301DB0"/>
    <w:rsid w:val="003072CA"/>
    <w:rsid w:val="00317B6A"/>
    <w:rsid w:val="003204C7"/>
    <w:rsid w:val="00322FA2"/>
    <w:rsid w:val="00332AC1"/>
    <w:rsid w:val="00337A61"/>
    <w:rsid w:val="00337C9F"/>
    <w:rsid w:val="0034391D"/>
    <w:rsid w:val="00344B3B"/>
    <w:rsid w:val="00347B0B"/>
    <w:rsid w:val="00350408"/>
    <w:rsid w:val="0035248A"/>
    <w:rsid w:val="00353502"/>
    <w:rsid w:val="003539F6"/>
    <w:rsid w:val="003546CE"/>
    <w:rsid w:val="00357ABF"/>
    <w:rsid w:val="003621CF"/>
    <w:rsid w:val="00365064"/>
    <w:rsid w:val="003710BD"/>
    <w:rsid w:val="00373771"/>
    <w:rsid w:val="00396057"/>
    <w:rsid w:val="00397598"/>
    <w:rsid w:val="003A61AB"/>
    <w:rsid w:val="003A6607"/>
    <w:rsid w:val="003B0166"/>
    <w:rsid w:val="003B36A7"/>
    <w:rsid w:val="003B6137"/>
    <w:rsid w:val="003B6F28"/>
    <w:rsid w:val="003C544D"/>
    <w:rsid w:val="003F435E"/>
    <w:rsid w:val="00421218"/>
    <w:rsid w:val="00422559"/>
    <w:rsid w:val="004447F7"/>
    <w:rsid w:val="0044774E"/>
    <w:rsid w:val="00447F52"/>
    <w:rsid w:val="0045005E"/>
    <w:rsid w:val="00453CB0"/>
    <w:rsid w:val="00461AD9"/>
    <w:rsid w:val="0046374C"/>
    <w:rsid w:val="004648D2"/>
    <w:rsid w:val="00483209"/>
    <w:rsid w:val="004869B5"/>
    <w:rsid w:val="00490B70"/>
    <w:rsid w:val="00496095"/>
    <w:rsid w:val="004A33F0"/>
    <w:rsid w:val="004A64FE"/>
    <w:rsid w:val="004A733D"/>
    <w:rsid w:val="004D0CD2"/>
    <w:rsid w:val="004D286A"/>
    <w:rsid w:val="004D4174"/>
    <w:rsid w:val="004D7CB6"/>
    <w:rsid w:val="004E283F"/>
    <w:rsid w:val="004E547D"/>
    <w:rsid w:val="004E6ACF"/>
    <w:rsid w:val="004F0922"/>
    <w:rsid w:val="00503F8A"/>
    <w:rsid w:val="00511683"/>
    <w:rsid w:val="00511AE9"/>
    <w:rsid w:val="005156C6"/>
    <w:rsid w:val="00532D21"/>
    <w:rsid w:val="005416FB"/>
    <w:rsid w:val="00543BA7"/>
    <w:rsid w:val="005509A9"/>
    <w:rsid w:val="0055170C"/>
    <w:rsid w:val="00557F77"/>
    <w:rsid w:val="00562632"/>
    <w:rsid w:val="00567484"/>
    <w:rsid w:val="00574ACD"/>
    <w:rsid w:val="00575351"/>
    <w:rsid w:val="0057598D"/>
    <w:rsid w:val="00581614"/>
    <w:rsid w:val="00587725"/>
    <w:rsid w:val="00594ED7"/>
    <w:rsid w:val="00597173"/>
    <w:rsid w:val="005B3181"/>
    <w:rsid w:val="005B3B8D"/>
    <w:rsid w:val="005B67F9"/>
    <w:rsid w:val="005C35CE"/>
    <w:rsid w:val="005D1A80"/>
    <w:rsid w:val="005E606D"/>
    <w:rsid w:val="005F4342"/>
    <w:rsid w:val="005F7D2F"/>
    <w:rsid w:val="00603425"/>
    <w:rsid w:val="0060420E"/>
    <w:rsid w:val="00610B38"/>
    <w:rsid w:val="006111A0"/>
    <w:rsid w:val="00611338"/>
    <w:rsid w:val="00615B6F"/>
    <w:rsid w:val="00622474"/>
    <w:rsid w:val="00623115"/>
    <w:rsid w:val="00632A80"/>
    <w:rsid w:val="00635B27"/>
    <w:rsid w:val="00650CBA"/>
    <w:rsid w:val="006B0545"/>
    <w:rsid w:val="006D11FC"/>
    <w:rsid w:val="006D598F"/>
    <w:rsid w:val="006E0BFF"/>
    <w:rsid w:val="006E6C4A"/>
    <w:rsid w:val="006F37E6"/>
    <w:rsid w:val="006F5DAD"/>
    <w:rsid w:val="00701E7C"/>
    <w:rsid w:val="00710A4D"/>
    <w:rsid w:val="00716A82"/>
    <w:rsid w:val="00730E4D"/>
    <w:rsid w:val="0073577A"/>
    <w:rsid w:val="00737F94"/>
    <w:rsid w:val="007406F9"/>
    <w:rsid w:val="00756CE2"/>
    <w:rsid w:val="00773EFD"/>
    <w:rsid w:val="00782FA0"/>
    <w:rsid w:val="007A1643"/>
    <w:rsid w:val="007B010A"/>
    <w:rsid w:val="007B6EF2"/>
    <w:rsid w:val="007B7EC1"/>
    <w:rsid w:val="007C3163"/>
    <w:rsid w:val="007C399F"/>
    <w:rsid w:val="007C5543"/>
    <w:rsid w:val="007D56C4"/>
    <w:rsid w:val="007D5D4D"/>
    <w:rsid w:val="007D6B85"/>
    <w:rsid w:val="007F7540"/>
    <w:rsid w:val="00811829"/>
    <w:rsid w:val="008175A2"/>
    <w:rsid w:val="008444CC"/>
    <w:rsid w:val="00850C82"/>
    <w:rsid w:val="00855093"/>
    <w:rsid w:val="00855E80"/>
    <w:rsid w:val="0086308E"/>
    <w:rsid w:val="008750C6"/>
    <w:rsid w:val="00875BC2"/>
    <w:rsid w:val="00895B33"/>
    <w:rsid w:val="008A266C"/>
    <w:rsid w:val="008A35B1"/>
    <w:rsid w:val="008D190B"/>
    <w:rsid w:val="008D2240"/>
    <w:rsid w:val="008F254D"/>
    <w:rsid w:val="00900B5F"/>
    <w:rsid w:val="00913CF7"/>
    <w:rsid w:val="009247C7"/>
    <w:rsid w:val="00927A7D"/>
    <w:rsid w:val="00930B90"/>
    <w:rsid w:val="009360A5"/>
    <w:rsid w:val="00937220"/>
    <w:rsid w:val="00946AB7"/>
    <w:rsid w:val="0094769A"/>
    <w:rsid w:val="00954BDE"/>
    <w:rsid w:val="00960BEB"/>
    <w:rsid w:val="009715E5"/>
    <w:rsid w:val="00973D56"/>
    <w:rsid w:val="0097459F"/>
    <w:rsid w:val="00977235"/>
    <w:rsid w:val="00981B11"/>
    <w:rsid w:val="00982E2C"/>
    <w:rsid w:val="00991C7F"/>
    <w:rsid w:val="0099624B"/>
    <w:rsid w:val="009C322A"/>
    <w:rsid w:val="009C5293"/>
    <w:rsid w:val="009C7E68"/>
    <w:rsid w:val="009D0765"/>
    <w:rsid w:val="009E371D"/>
    <w:rsid w:val="009E6D7E"/>
    <w:rsid w:val="009F2955"/>
    <w:rsid w:val="009F3985"/>
    <w:rsid w:val="009F5D4D"/>
    <w:rsid w:val="00A03057"/>
    <w:rsid w:val="00A037CB"/>
    <w:rsid w:val="00A07392"/>
    <w:rsid w:val="00A124B7"/>
    <w:rsid w:val="00A373BB"/>
    <w:rsid w:val="00A42A53"/>
    <w:rsid w:val="00A42D25"/>
    <w:rsid w:val="00A540D1"/>
    <w:rsid w:val="00A5554E"/>
    <w:rsid w:val="00A6147E"/>
    <w:rsid w:val="00A8157A"/>
    <w:rsid w:val="00A82CBC"/>
    <w:rsid w:val="00A87532"/>
    <w:rsid w:val="00AA1836"/>
    <w:rsid w:val="00AA5EC4"/>
    <w:rsid w:val="00AA6295"/>
    <w:rsid w:val="00AC358A"/>
    <w:rsid w:val="00AD061B"/>
    <w:rsid w:val="00AD0F83"/>
    <w:rsid w:val="00AE0E03"/>
    <w:rsid w:val="00AE3ADE"/>
    <w:rsid w:val="00AE5211"/>
    <w:rsid w:val="00AE6321"/>
    <w:rsid w:val="00AF14FC"/>
    <w:rsid w:val="00AF246C"/>
    <w:rsid w:val="00AF3841"/>
    <w:rsid w:val="00AF745B"/>
    <w:rsid w:val="00B0236A"/>
    <w:rsid w:val="00B04B5F"/>
    <w:rsid w:val="00B1084D"/>
    <w:rsid w:val="00B125A8"/>
    <w:rsid w:val="00B13F33"/>
    <w:rsid w:val="00B36A84"/>
    <w:rsid w:val="00B55778"/>
    <w:rsid w:val="00B61BD7"/>
    <w:rsid w:val="00B667A4"/>
    <w:rsid w:val="00B6712A"/>
    <w:rsid w:val="00B73954"/>
    <w:rsid w:val="00B82D31"/>
    <w:rsid w:val="00B84131"/>
    <w:rsid w:val="00B92109"/>
    <w:rsid w:val="00B92901"/>
    <w:rsid w:val="00BA1CAF"/>
    <w:rsid w:val="00BB1111"/>
    <w:rsid w:val="00BD6400"/>
    <w:rsid w:val="00BD643E"/>
    <w:rsid w:val="00BD6B2A"/>
    <w:rsid w:val="00BE3792"/>
    <w:rsid w:val="00BE4801"/>
    <w:rsid w:val="00C079F0"/>
    <w:rsid w:val="00C127FA"/>
    <w:rsid w:val="00C16380"/>
    <w:rsid w:val="00C2315F"/>
    <w:rsid w:val="00C24F65"/>
    <w:rsid w:val="00C430B9"/>
    <w:rsid w:val="00C448F6"/>
    <w:rsid w:val="00C50D8D"/>
    <w:rsid w:val="00C53152"/>
    <w:rsid w:val="00C608C2"/>
    <w:rsid w:val="00C73A1C"/>
    <w:rsid w:val="00C9346E"/>
    <w:rsid w:val="00CA4068"/>
    <w:rsid w:val="00CA4C04"/>
    <w:rsid w:val="00CC36AB"/>
    <w:rsid w:val="00CC3FD4"/>
    <w:rsid w:val="00CD2D6C"/>
    <w:rsid w:val="00CD360C"/>
    <w:rsid w:val="00CD3AE6"/>
    <w:rsid w:val="00CD61FA"/>
    <w:rsid w:val="00CE693B"/>
    <w:rsid w:val="00CF0EBA"/>
    <w:rsid w:val="00CF3EE9"/>
    <w:rsid w:val="00CF7E7E"/>
    <w:rsid w:val="00D0749D"/>
    <w:rsid w:val="00D07C35"/>
    <w:rsid w:val="00D11025"/>
    <w:rsid w:val="00D1248D"/>
    <w:rsid w:val="00D174EE"/>
    <w:rsid w:val="00D17705"/>
    <w:rsid w:val="00D33880"/>
    <w:rsid w:val="00D63836"/>
    <w:rsid w:val="00D92AD2"/>
    <w:rsid w:val="00DB0674"/>
    <w:rsid w:val="00DC01A6"/>
    <w:rsid w:val="00DD2C58"/>
    <w:rsid w:val="00DD353F"/>
    <w:rsid w:val="00DE2C75"/>
    <w:rsid w:val="00DE7C0A"/>
    <w:rsid w:val="00E10BB2"/>
    <w:rsid w:val="00E13FEB"/>
    <w:rsid w:val="00E24276"/>
    <w:rsid w:val="00E30941"/>
    <w:rsid w:val="00E3467B"/>
    <w:rsid w:val="00E4049C"/>
    <w:rsid w:val="00E456B1"/>
    <w:rsid w:val="00E50078"/>
    <w:rsid w:val="00E62388"/>
    <w:rsid w:val="00E67084"/>
    <w:rsid w:val="00E77694"/>
    <w:rsid w:val="00E83A5D"/>
    <w:rsid w:val="00E9298F"/>
    <w:rsid w:val="00EB07E5"/>
    <w:rsid w:val="00EB0B46"/>
    <w:rsid w:val="00EB0FF5"/>
    <w:rsid w:val="00EB144A"/>
    <w:rsid w:val="00EC6726"/>
    <w:rsid w:val="00ED279B"/>
    <w:rsid w:val="00EE33CD"/>
    <w:rsid w:val="00EE66A2"/>
    <w:rsid w:val="00F009F8"/>
    <w:rsid w:val="00F07981"/>
    <w:rsid w:val="00F11537"/>
    <w:rsid w:val="00F174AA"/>
    <w:rsid w:val="00F17AA3"/>
    <w:rsid w:val="00F24D31"/>
    <w:rsid w:val="00F30586"/>
    <w:rsid w:val="00F35422"/>
    <w:rsid w:val="00F44E3E"/>
    <w:rsid w:val="00F512CB"/>
    <w:rsid w:val="00F54E6D"/>
    <w:rsid w:val="00F728F7"/>
    <w:rsid w:val="00F73ABD"/>
    <w:rsid w:val="00F76E6F"/>
    <w:rsid w:val="00F81B28"/>
    <w:rsid w:val="00F8677F"/>
    <w:rsid w:val="00F877CC"/>
    <w:rsid w:val="00F903A2"/>
    <w:rsid w:val="00FA7C1C"/>
    <w:rsid w:val="00FB5B27"/>
    <w:rsid w:val="00FC37CE"/>
    <w:rsid w:val="00FD65D2"/>
    <w:rsid w:val="00FE3205"/>
    <w:rsid w:val="00FF0743"/>
    <w:rsid w:val="00FF1031"/>
    <w:rsid w:val="00FF1211"/>
    <w:rsid w:val="00FF4C8B"/>
    <w:rsid w:val="00FF6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1FA"/>
    <w:pPr>
      <w:widowControl w:val="0"/>
    </w:pPr>
    <w:rPr>
      <w:rFonts w:ascii="DFKai-SB" w:eastAsia="DFKai-SB" w:hAnsi="Arial" w:cs="Arial"/>
      <w:color w:val="000000"/>
      <w:spacing w:val="15"/>
      <w:sz w:val="28"/>
      <w:szCs w:val="18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28</Words>
  <Characters>164</Characters>
  <Application>Microsoft Office Outlook</Application>
  <DocSecurity>0</DocSecurity>
  <Lines>0</Lines>
  <Paragraphs>0</Paragraphs>
  <ScaleCrop>false</ScaleCrop>
  <Company>THU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</dc:title>
  <dc:subject/>
  <dc:creator>戴麗娟</dc:creator>
  <cp:keywords/>
  <dc:description/>
  <cp:lastModifiedBy>彭娜</cp:lastModifiedBy>
  <cp:revision>12</cp:revision>
  <dcterms:created xsi:type="dcterms:W3CDTF">2013-05-03T03:14:00Z</dcterms:created>
  <dcterms:modified xsi:type="dcterms:W3CDTF">2013-05-08T03:31:00Z</dcterms:modified>
</cp:coreProperties>
</file>