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vertAnchor="page" w:horzAnchor="margin" w:tblpXSpec="center" w:tblpY="1597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2088"/>
        <w:gridCol w:w="1980"/>
        <w:gridCol w:w="1980"/>
        <w:gridCol w:w="2052"/>
      </w:tblGrid>
      <w:tr w:rsidR="00D95012">
        <w:trPr>
          <w:trHeight w:val="1329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12" w:rsidRDefault="00D95012" w:rsidP="00D95012">
            <w:pPr>
              <w:spacing w:beforeLines="100"/>
              <w:jc w:val="center"/>
              <w:rPr>
                <w:rFonts w:ascii="黑体" w:eastAsia="黑体" w:hint="eastAsia"/>
                <w:b/>
                <w:sz w:val="36"/>
                <w:szCs w:val="36"/>
              </w:rPr>
            </w:pPr>
            <w:r>
              <w:rPr>
                <w:rFonts w:ascii="黑体" w:eastAsia="黑体" w:hint="eastAsia"/>
                <w:sz w:val="44"/>
                <w:szCs w:val="32"/>
                <w:lang w:val="en-US" w:eastAsia="zh-C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-61.45pt;margin-top:7.45pt;width:60.65pt;height:59.6pt;z-index:251657728" fillcolor="window">
                  <v:imagedata r:id="rId6" o:title=""/>
                  <w10:wrap type="square"/>
                </v:shape>
                <o:OLEObject Type="Embed" ProgID="WPS.Doc.6" ShapeID="_x0000_s1029" DrawAspect="Content" ObjectID="_1440485234" r:id="rId7">
                  <o:FieldCodes>\* MERGEFORMAT</o:FieldCodes>
                </o:OLEObject>
              </w:pict>
            </w:r>
            <w:r>
              <w:rPr>
                <w:rFonts w:ascii="黑体" w:eastAsia="黑体" w:hint="eastAsia"/>
                <w:b/>
                <w:sz w:val="48"/>
                <w:szCs w:val="36"/>
              </w:rPr>
              <w:t>2013年秋季PETS-5班课表</w:t>
            </w:r>
          </w:p>
        </w:tc>
      </w:tr>
      <w:tr w:rsidR="00F768D1">
        <w:trPr>
          <w:trHeight w:val="48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b/>
                <w:sz w:val="24"/>
                <w:szCs w:val="24"/>
              </w:rPr>
            </w:pPr>
            <w:r w:rsidRPr="00F768D1">
              <w:rPr>
                <w:rFonts w:hint="eastAsia"/>
                <w:b/>
                <w:sz w:val="24"/>
                <w:szCs w:val="24"/>
              </w:rPr>
              <w:t>日</w:t>
            </w:r>
            <w:r w:rsidRPr="00F768D1">
              <w:rPr>
                <w:rFonts w:hint="eastAsia"/>
                <w:b/>
                <w:sz w:val="24"/>
                <w:szCs w:val="24"/>
              </w:rPr>
              <w:t xml:space="preserve">  </w:t>
            </w:r>
            <w:r w:rsidRPr="00F768D1">
              <w:rPr>
                <w:rFonts w:hint="eastAsia"/>
                <w:b/>
                <w:sz w:val="24"/>
                <w:szCs w:val="24"/>
              </w:rPr>
              <w:t>期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0"/>
                <w:szCs w:val="24"/>
              </w:rPr>
            </w:pPr>
            <w:r w:rsidRPr="00F768D1">
              <w:rPr>
                <w:rFonts w:hint="eastAsia"/>
                <w:sz w:val="20"/>
                <w:szCs w:val="24"/>
              </w:rPr>
              <w:t>1-2</w:t>
            </w:r>
            <w:r w:rsidRPr="00F768D1">
              <w:rPr>
                <w:rFonts w:hint="eastAsia"/>
                <w:sz w:val="20"/>
                <w:szCs w:val="24"/>
              </w:rPr>
              <w:t>（</w:t>
            </w:r>
            <w:r w:rsidRPr="00F768D1">
              <w:rPr>
                <w:rFonts w:hint="eastAsia"/>
                <w:sz w:val="20"/>
                <w:szCs w:val="24"/>
              </w:rPr>
              <w:t>8</w:t>
            </w:r>
            <w:r w:rsidRPr="00F768D1">
              <w:rPr>
                <w:rFonts w:hint="eastAsia"/>
                <w:sz w:val="20"/>
                <w:szCs w:val="24"/>
              </w:rPr>
              <w:t>：</w:t>
            </w:r>
            <w:r w:rsidRPr="00F768D1">
              <w:rPr>
                <w:rFonts w:hint="eastAsia"/>
                <w:sz w:val="20"/>
                <w:szCs w:val="24"/>
              </w:rPr>
              <w:t>30-10</w:t>
            </w:r>
            <w:r w:rsidRPr="00F768D1">
              <w:rPr>
                <w:rFonts w:hint="eastAsia"/>
                <w:sz w:val="20"/>
                <w:szCs w:val="24"/>
              </w:rPr>
              <w:t>：</w:t>
            </w:r>
            <w:r w:rsidRPr="00F768D1">
              <w:rPr>
                <w:rFonts w:hint="eastAsia"/>
                <w:sz w:val="20"/>
                <w:szCs w:val="24"/>
              </w:rPr>
              <w:t>10</w:t>
            </w:r>
            <w:r w:rsidRPr="00F768D1">
              <w:rPr>
                <w:rFonts w:hint="eastAsia"/>
                <w:sz w:val="20"/>
                <w:szCs w:val="24"/>
              </w:rPr>
              <w:t>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0"/>
                <w:szCs w:val="24"/>
              </w:rPr>
            </w:pPr>
            <w:r w:rsidRPr="00F768D1">
              <w:rPr>
                <w:rFonts w:hint="eastAsia"/>
                <w:sz w:val="20"/>
                <w:szCs w:val="24"/>
              </w:rPr>
              <w:t>3-4</w:t>
            </w:r>
            <w:r w:rsidRPr="00F768D1">
              <w:rPr>
                <w:rFonts w:hint="eastAsia"/>
                <w:sz w:val="20"/>
                <w:szCs w:val="24"/>
              </w:rPr>
              <w:t>（</w:t>
            </w:r>
            <w:r w:rsidRPr="00F768D1">
              <w:rPr>
                <w:rFonts w:hint="eastAsia"/>
                <w:sz w:val="20"/>
                <w:szCs w:val="24"/>
              </w:rPr>
              <w:t>10</w:t>
            </w:r>
            <w:r w:rsidRPr="00F768D1">
              <w:rPr>
                <w:rFonts w:hint="eastAsia"/>
                <w:sz w:val="20"/>
                <w:szCs w:val="24"/>
              </w:rPr>
              <w:t>：</w:t>
            </w:r>
            <w:r w:rsidRPr="00F768D1">
              <w:rPr>
                <w:rFonts w:hint="eastAsia"/>
                <w:sz w:val="20"/>
                <w:szCs w:val="24"/>
              </w:rPr>
              <w:t>20-12</w:t>
            </w:r>
            <w:r w:rsidRPr="00F768D1">
              <w:rPr>
                <w:rFonts w:hint="eastAsia"/>
                <w:sz w:val="20"/>
                <w:szCs w:val="24"/>
              </w:rPr>
              <w:t>：</w:t>
            </w:r>
            <w:r w:rsidRPr="00F768D1">
              <w:rPr>
                <w:rFonts w:hint="eastAsia"/>
                <w:sz w:val="20"/>
                <w:szCs w:val="24"/>
              </w:rPr>
              <w:t>00</w:t>
            </w:r>
            <w:r w:rsidRPr="00F768D1">
              <w:rPr>
                <w:rFonts w:hint="eastAsia"/>
                <w:sz w:val="20"/>
                <w:szCs w:val="24"/>
              </w:rPr>
              <w:t>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0"/>
                <w:szCs w:val="24"/>
              </w:rPr>
            </w:pPr>
            <w:r w:rsidRPr="00F768D1">
              <w:rPr>
                <w:rFonts w:hint="eastAsia"/>
                <w:sz w:val="20"/>
                <w:szCs w:val="24"/>
              </w:rPr>
              <w:t>5-6</w:t>
            </w:r>
            <w:r w:rsidRPr="00F768D1">
              <w:rPr>
                <w:rFonts w:hint="eastAsia"/>
                <w:sz w:val="20"/>
                <w:szCs w:val="24"/>
              </w:rPr>
              <w:t>（</w:t>
            </w:r>
            <w:r w:rsidRPr="00F768D1">
              <w:rPr>
                <w:rFonts w:hint="eastAsia"/>
                <w:sz w:val="20"/>
                <w:szCs w:val="24"/>
              </w:rPr>
              <w:t>14</w:t>
            </w:r>
            <w:r w:rsidRPr="00F768D1">
              <w:rPr>
                <w:rFonts w:hint="eastAsia"/>
                <w:sz w:val="20"/>
                <w:szCs w:val="24"/>
              </w:rPr>
              <w:t>：</w:t>
            </w:r>
            <w:r w:rsidRPr="00F768D1">
              <w:rPr>
                <w:rFonts w:hint="eastAsia"/>
                <w:sz w:val="20"/>
                <w:szCs w:val="24"/>
              </w:rPr>
              <w:t>00-15</w:t>
            </w:r>
            <w:r w:rsidRPr="00F768D1">
              <w:rPr>
                <w:rFonts w:hint="eastAsia"/>
                <w:sz w:val="20"/>
                <w:szCs w:val="24"/>
              </w:rPr>
              <w:t>：</w:t>
            </w:r>
            <w:r w:rsidRPr="00F768D1">
              <w:rPr>
                <w:rFonts w:hint="eastAsia"/>
                <w:sz w:val="20"/>
                <w:szCs w:val="24"/>
              </w:rPr>
              <w:t>40</w:t>
            </w:r>
            <w:r w:rsidRPr="00F768D1">
              <w:rPr>
                <w:rFonts w:hint="eastAsia"/>
                <w:sz w:val="20"/>
                <w:szCs w:val="24"/>
              </w:rPr>
              <w:t>）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0"/>
                <w:szCs w:val="24"/>
              </w:rPr>
            </w:pPr>
            <w:r w:rsidRPr="00F768D1">
              <w:rPr>
                <w:rFonts w:hint="eastAsia"/>
                <w:sz w:val="20"/>
                <w:szCs w:val="24"/>
              </w:rPr>
              <w:t>7-8</w:t>
            </w:r>
            <w:r w:rsidRPr="00F768D1">
              <w:rPr>
                <w:rFonts w:hint="eastAsia"/>
                <w:sz w:val="20"/>
                <w:szCs w:val="24"/>
              </w:rPr>
              <w:t>（</w:t>
            </w:r>
            <w:r w:rsidRPr="00F768D1">
              <w:rPr>
                <w:rFonts w:hint="eastAsia"/>
                <w:sz w:val="20"/>
                <w:szCs w:val="24"/>
              </w:rPr>
              <w:t>15</w:t>
            </w:r>
            <w:r w:rsidRPr="00F768D1">
              <w:rPr>
                <w:rFonts w:hint="eastAsia"/>
                <w:sz w:val="20"/>
                <w:szCs w:val="24"/>
              </w:rPr>
              <w:t>：</w:t>
            </w:r>
            <w:r w:rsidRPr="00F768D1">
              <w:rPr>
                <w:rFonts w:hint="eastAsia"/>
                <w:sz w:val="20"/>
                <w:szCs w:val="24"/>
              </w:rPr>
              <w:t>50-17</w:t>
            </w:r>
            <w:r w:rsidRPr="00F768D1">
              <w:rPr>
                <w:rFonts w:hint="eastAsia"/>
                <w:sz w:val="20"/>
                <w:szCs w:val="24"/>
              </w:rPr>
              <w:t>：</w:t>
            </w:r>
            <w:r w:rsidRPr="00F768D1">
              <w:rPr>
                <w:rFonts w:hint="eastAsia"/>
                <w:sz w:val="20"/>
                <w:szCs w:val="24"/>
              </w:rPr>
              <w:t>30</w:t>
            </w:r>
            <w:r w:rsidRPr="00F768D1">
              <w:rPr>
                <w:rFonts w:hint="eastAsia"/>
                <w:sz w:val="20"/>
                <w:szCs w:val="24"/>
              </w:rPr>
              <w:t>）</w:t>
            </w:r>
          </w:p>
        </w:tc>
      </w:tr>
      <w:tr w:rsidR="00F768D1">
        <w:trPr>
          <w:trHeight w:val="51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widowControl/>
              <w:spacing w:line="360" w:lineRule="auto"/>
              <w:jc w:val="center"/>
              <w:rPr>
                <w:rFonts w:hint="eastAsia"/>
                <w:bCs/>
                <w:kern w:val="0"/>
                <w:sz w:val="24"/>
                <w:szCs w:val="24"/>
                <w:shd w:val="pct15" w:color="auto" w:fill="FFFFFF"/>
              </w:rPr>
            </w:pPr>
            <w:r w:rsidRPr="00F768D1">
              <w:rPr>
                <w:rFonts w:hint="eastAsia"/>
                <w:bCs/>
                <w:kern w:val="0"/>
                <w:sz w:val="24"/>
                <w:szCs w:val="24"/>
                <w:shd w:val="pct15" w:color="auto" w:fill="FFFFFF"/>
              </w:rPr>
              <w:t>10.03</w:t>
            </w:r>
            <w:r w:rsidRPr="00F768D1">
              <w:rPr>
                <w:rFonts w:hint="eastAsia"/>
                <w:bCs/>
                <w:kern w:val="0"/>
                <w:sz w:val="24"/>
                <w:szCs w:val="24"/>
                <w:shd w:val="pct15" w:color="auto" w:fill="FFFFFF"/>
              </w:rPr>
              <w:t>（四）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写作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阅读</w:t>
            </w:r>
            <w:r w:rsidRPr="00F768D1">
              <w:rPr>
                <w:rFonts w:hint="eastAsia"/>
                <w:sz w:val="24"/>
                <w:szCs w:val="24"/>
              </w:rPr>
              <w:t>A</w:t>
            </w:r>
            <w:r w:rsidRPr="00F768D1">
              <w:rPr>
                <w:rFonts w:hint="eastAsia"/>
                <w:sz w:val="24"/>
                <w:szCs w:val="24"/>
              </w:rPr>
              <w:t>部分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阅读</w:t>
            </w:r>
            <w:r w:rsidRPr="00F768D1">
              <w:rPr>
                <w:rFonts w:hint="eastAsia"/>
                <w:sz w:val="24"/>
                <w:szCs w:val="24"/>
              </w:rPr>
              <w:t>B&amp;C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听力</w:t>
            </w:r>
          </w:p>
        </w:tc>
      </w:tr>
      <w:tr w:rsidR="00F768D1">
        <w:trPr>
          <w:trHeight w:val="51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widowControl/>
              <w:spacing w:line="360" w:lineRule="auto"/>
              <w:jc w:val="center"/>
              <w:rPr>
                <w:rFonts w:hint="eastAsia"/>
                <w:bCs/>
                <w:kern w:val="0"/>
                <w:sz w:val="24"/>
                <w:szCs w:val="24"/>
                <w:shd w:val="pct15" w:color="auto" w:fill="FFFFFF"/>
              </w:rPr>
            </w:pPr>
            <w:r w:rsidRPr="00F768D1">
              <w:rPr>
                <w:rFonts w:hint="eastAsia"/>
                <w:bCs/>
                <w:kern w:val="0"/>
                <w:sz w:val="24"/>
                <w:szCs w:val="24"/>
                <w:shd w:val="pct15" w:color="auto" w:fill="FFFFFF"/>
              </w:rPr>
              <w:t>10.04</w:t>
            </w:r>
            <w:r w:rsidRPr="00F768D1">
              <w:rPr>
                <w:rFonts w:hint="eastAsia"/>
                <w:bCs/>
                <w:kern w:val="0"/>
                <w:sz w:val="24"/>
                <w:szCs w:val="24"/>
                <w:shd w:val="pct15" w:color="auto" w:fill="FFFFFF"/>
              </w:rPr>
              <w:t>（五）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写作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知识运用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阅读</w:t>
            </w:r>
            <w:r w:rsidRPr="00F768D1">
              <w:rPr>
                <w:rFonts w:hint="eastAsia"/>
                <w:sz w:val="24"/>
                <w:szCs w:val="24"/>
              </w:rPr>
              <w:t>B&amp;C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听力</w:t>
            </w:r>
          </w:p>
        </w:tc>
      </w:tr>
      <w:tr w:rsidR="00F768D1">
        <w:trPr>
          <w:trHeight w:val="49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widowControl/>
              <w:spacing w:line="360" w:lineRule="auto"/>
              <w:jc w:val="center"/>
              <w:rPr>
                <w:rFonts w:hint="eastAsia"/>
                <w:bCs/>
                <w:kern w:val="0"/>
                <w:sz w:val="24"/>
                <w:szCs w:val="24"/>
                <w:shd w:val="pct15" w:color="auto" w:fill="FFFFFF"/>
              </w:rPr>
            </w:pPr>
            <w:r w:rsidRPr="00F768D1">
              <w:rPr>
                <w:rFonts w:hint="eastAsia"/>
                <w:bCs/>
                <w:kern w:val="0"/>
                <w:sz w:val="24"/>
                <w:szCs w:val="24"/>
                <w:shd w:val="pct15" w:color="auto" w:fill="FFFFFF"/>
              </w:rPr>
              <w:t>10.05</w:t>
            </w:r>
            <w:r w:rsidRPr="00F768D1">
              <w:rPr>
                <w:rFonts w:hint="eastAsia"/>
                <w:bCs/>
                <w:kern w:val="0"/>
                <w:sz w:val="24"/>
                <w:szCs w:val="24"/>
                <w:shd w:val="pct15" w:color="auto" w:fill="FFFFFF"/>
              </w:rPr>
              <w:t>（六）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写作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阅读</w:t>
            </w:r>
            <w:r w:rsidRPr="00F768D1">
              <w:rPr>
                <w:rFonts w:hint="eastAsia"/>
                <w:sz w:val="24"/>
                <w:szCs w:val="24"/>
              </w:rPr>
              <w:t>A</w:t>
            </w:r>
            <w:r w:rsidRPr="00F768D1">
              <w:rPr>
                <w:rFonts w:hint="eastAsia"/>
                <w:sz w:val="24"/>
                <w:szCs w:val="24"/>
              </w:rPr>
              <w:t>部分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阅读</w:t>
            </w:r>
            <w:r w:rsidRPr="00F768D1">
              <w:rPr>
                <w:rFonts w:hint="eastAsia"/>
                <w:sz w:val="24"/>
                <w:szCs w:val="24"/>
              </w:rPr>
              <w:t>B&amp;C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听力</w:t>
            </w:r>
          </w:p>
        </w:tc>
      </w:tr>
      <w:tr w:rsidR="00F768D1">
        <w:trPr>
          <w:trHeight w:val="49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widowControl/>
              <w:spacing w:line="360" w:lineRule="auto"/>
              <w:jc w:val="center"/>
              <w:rPr>
                <w:rFonts w:hint="eastAsia"/>
                <w:bCs/>
                <w:kern w:val="0"/>
                <w:sz w:val="24"/>
                <w:szCs w:val="24"/>
                <w:shd w:val="pct15" w:color="auto" w:fill="FFFFFF"/>
              </w:rPr>
            </w:pPr>
            <w:r w:rsidRPr="00F768D1">
              <w:rPr>
                <w:rFonts w:hint="eastAsia"/>
                <w:bCs/>
                <w:kern w:val="0"/>
                <w:sz w:val="24"/>
                <w:szCs w:val="24"/>
                <w:shd w:val="pct15" w:color="auto" w:fill="FFFFFF"/>
              </w:rPr>
              <w:t>10.06</w:t>
            </w:r>
            <w:r w:rsidRPr="00F768D1">
              <w:rPr>
                <w:rFonts w:hint="eastAsia"/>
                <w:bCs/>
                <w:kern w:val="0"/>
                <w:sz w:val="24"/>
                <w:szCs w:val="24"/>
                <w:shd w:val="pct15" w:color="auto" w:fill="FFFFFF"/>
              </w:rPr>
              <w:t>（日）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口试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口试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阅读</w:t>
            </w:r>
            <w:r w:rsidRPr="00F768D1">
              <w:rPr>
                <w:rFonts w:hint="eastAsia"/>
                <w:sz w:val="24"/>
                <w:szCs w:val="24"/>
              </w:rPr>
              <w:t>B&amp;C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听力</w:t>
            </w:r>
          </w:p>
        </w:tc>
      </w:tr>
      <w:tr w:rsidR="00F768D1">
        <w:trPr>
          <w:trHeight w:val="49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widowControl/>
              <w:spacing w:line="360" w:lineRule="auto"/>
              <w:jc w:val="center"/>
              <w:rPr>
                <w:rFonts w:hint="eastAsia"/>
                <w:bCs/>
                <w:kern w:val="0"/>
                <w:sz w:val="24"/>
                <w:szCs w:val="24"/>
                <w:shd w:val="pct15" w:color="auto" w:fill="FFFFFF"/>
              </w:rPr>
            </w:pPr>
            <w:r w:rsidRPr="00F768D1">
              <w:rPr>
                <w:rFonts w:hint="eastAsia"/>
                <w:sz w:val="24"/>
                <w:szCs w:val="24"/>
                <w:shd w:val="pct15" w:color="auto" w:fill="FFFFFF"/>
              </w:rPr>
              <w:t>10.07</w:t>
            </w:r>
            <w:r w:rsidRPr="00F768D1">
              <w:rPr>
                <w:rFonts w:hint="eastAsia"/>
                <w:sz w:val="24"/>
                <w:szCs w:val="24"/>
                <w:shd w:val="pct15" w:color="auto" w:fill="FFFFFF"/>
              </w:rPr>
              <w:t>（一）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口试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口试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阅读</w:t>
            </w:r>
            <w:r w:rsidRPr="00F768D1">
              <w:rPr>
                <w:rFonts w:hint="eastAsia"/>
                <w:sz w:val="24"/>
                <w:szCs w:val="24"/>
              </w:rPr>
              <w:t>A</w:t>
            </w:r>
            <w:r w:rsidRPr="00F768D1">
              <w:rPr>
                <w:rFonts w:hint="eastAsia"/>
                <w:sz w:val="24"/>
                <w:szCs w:val="24"/>
              </w:rPr>
              <w:t>部分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听力</w:t>
            </w:r>
          </w:p>
        </w:tc>
      </w:tr>
      <w:tr w:rsidR="00F768D1">
        <w:trPr>
          <w:trHeight w:val="49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widowControl/>
              <w:spacing w:line="360" w:lineRule="auto"/>
              <w:jc w:val="center"/>
              <w:rPr>
                <w:rFonts w:hint="eastAsia"/>
                <w:bCs/>
                <w:kern w:val="0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10.13</w:t>
            </w:r>
            <w:r w:rsidRPr="00F768D1">
              <w:rPr>
                <w:rFonts w:hint="eastAsia"/>
                <w:sz w:val="24"/>
                <w:szCs w:val="24"/>
              </w:rPr>
              <w:t>（日）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写作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听力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知识运用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阅读</w:t>
            </w:r>
            <w:r w:rsidRPr="00F768D1">
              <w:rPr>
                <w:rFonts w:hint="eastAsia"/>
                <w:sz w:val="24"/>
                <w:szCs w:val="24"/>
              </w:rPr>
              <w:t>B&amp;C</w:t>
            </w:r>
          </w:p>
        </w:tc>
      </w:tr>
      <w:tr w:rsidR="00F768D1">
        <w:trPr>
          <w:trHeight w:val="49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widowControl/>
              <w:spacing w:line="360" w:lineRule="auto"/>
              <w:jc w:val="center"/>
              <w:rPr>
                <w:rFonts w:hint="eastAsia"/>
                <w:bCs/>
                <w:kern w:val="0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10.20</w:t>
            </w:r>
            <w:r w:rsidRPr="00F768D1">
              <w:rPr>
                <w:rFonts w:hint="eastAsia"/>
                <w:sz w:val="24"/>
                <w:szCs w:val="24"/>
              </w:rPr>
              <w:t>（日）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写作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听力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阅读</w:t>
            </w:r>
            <w:r w:rsidRPr="00F768D1">
              <w:rPr>
                <w:rFonts w:hint="eastAsia"/>
                <w:sz w:val="24"/>
                <w:szCs w:val="24"/>
              </w:rPr>
              <w:t>A</w:t>
            </w:r>
            <w:r w:rsidRPr="00F768D1">
              <w:rPr>
                <w:rFonts w:hint="eastAsia"/>
                <w:sz w:val="24"/>
                <w:szCs w:val="24"/>
              </w:rPr>
              <w:t>部分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阅读</w:t>
            </w:r>
            <w:r w:rsidRPr="00F768D1">
              <w:rPr>
                <w:rFonts w:hint="eastAsia"/>
                <w:sz w:val="24"/>
                <w:szCs w:val="24"/>
              </w:rPr>
              <w:t>B&amp;C</w:t>
            </w:r>
          </w:p>
        </w:tc>
      </w:tr>
      <w:tr w:rsidR="00F768D1">
        <w:trPr>
          <w:trHeight w:val="57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widowControl/>
              <w:spacing w:line="360" w:lineRule="auto"/>
              <w:jc w:val="center"/>
              <w:rPr>
                <w:rFonts w:hint="eastAsia"/>
                <w:bCs/>
                <w:color w:val="FF0000"/>
                <w:kern w:val="0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10.27</w:t>
            </w:r>
            <w:r w:rsidRPr="00F768D1">
              <w:rPr>
                <w:rFonts w:hint="eastAsia"/>
                <w:sz w:val="24"/>
                <w:szCs w:val="24"/>
              </w:rPr>
              <w:t>（日）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听力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写作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口试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口试</w:t>
            </w:r>
          </w:p>
        </w:tc>
      </w:tr>
      <w:tr w:rsidR="00F768D1">
        <w:trPr>
          <w:trHeight w:val="49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widowControl/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11.03</w:t>
            </w:r>
            <w:r w:rsidRPr="00F768D1">
              <w:rPr>
                <w:rFonts w:hint="eastAsia"/>
                <w:sz w:val="24"/>
                <w:szCs w:val="24"/>
              </w:rPr>
              <w:t>（日）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听力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写作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知识运用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阅读</w:t>
            </w:r>
            <w:r w:rsidRPr="00F768D1">
              <w:rPr>
                <w:rFonts w:hint="eastAsia"/>
                <w:sz w:val="24"/>
                <w:szCs w:val="24"/>
              </w:rPr>
              <w:t>B&amp;C</w:t>
            </w:r>
          </w:p>
        </w:tc>
      </w:tr>
      <w:tr w:rsidR="00F768D1">
        <w:trPr>
          <w:trHeight w:val="49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widowControl/>
              <w:spacing w:line="360" w:lineRule="auto"/>
              <w:jc w:val="center"/>
              <w:rPr>
                <w:rFonts w:hint="eastAsia"/>
                <w:bCs/>
                <w:color w:val="FF0000"/>
                <w:kern w:val="0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11.10</w:t>
            </w:r>
            <w:r w:rsidRPr="00F768D1">
              <w:rPr>
                <w:rFonts w:hint="eastAsia"/>
                <w:sz w:val="24"/>
                <w:szCs w:val="24"/>
              </w:rPr>
              <w:t>（日）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听力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写作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口试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口试</w:t>
            </w:r>
          </w:p>
        </w:tc>
      </w:tr>
      <w:tr w:rsidR="00F768D1">
        <w:trPr>
          <w:trHeight w:val="49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widowControl/>
              <w:spacing w:line="360" w:lineRule="auto"/>
              <w:jc w:val="center"/>
              <w:rPr>
                <w:rFonts w:hint="eastAsia"/>
                <w:bCs/>
                <w:color w:val="FF0000"/>
                <w:kern w:val="0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11.17</w:t>
            </w:r>
            <w:r w:rsidRPr="00F768D1">
              <w:rPr>
                <w:rFonts w:hint="eastAsia"/>
                <w:sz w:val="24"/>
                <w:szCs w:val="24"/>
              </w:rPr>
              <w:t>（日）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写作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知识运用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阅读</w:t>
            </w:r>
            <w:r w:rsidRPr="00F768D1">
              <w:rPr>
                <w:rFonts w:hint="eastAsia"/>
                <w:sz w:val="24"/>
                <w:szCs w:val="24"/>
              </w:rPr>
              <w:t>B&amp;C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阅读</w:t>
            </w:r>
            <w:r w:rsidRPr="00F768D1">
              <w:rPr>
                <w:rFonts w:hint="eastAsia"/>
                <w:sz w:val="24"/>
                <w:szCs w:val="24"/>
              </w:rPr>
              <w:t>B&amp;C</w:t>
            </w:r>
          </w:p>
        </w:tc>
      </w:tr>
      <w:tr w:rsidR="00F768D1">
        <w:trPr>
          <w:trHeight w:val="49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widowControl/>
              <w:spacing w:line="360" w:lineRule="auto"/>
              <w:jc w:val="center"/>
              <w:rPr>
                <w:rFonts w:hint="eastAsia"/>
                <w:bCs/>
                <w:kern w:val="0"/>
                <w:sz w:val="24"/>
                <w:szCs w:val="24"/>
              </w:rPr>
            </w:pPr>
            <w:r w:rsidRPr="00F768D1">
              <w:rPr>
                <w:rFonts w:hint="eastAsia"/>
                <w:bCs/>
                <w:kern w:val="0"/>
                <w:sz w:val="24"/>
                <w:szCs w:val="24"/>
              </w:rPr>
              <w:t>11.24</w:t>
            </w:r>
            <w:r w:rsidRPr="00F768D1">
              <w:rPr>
                <w:rFonts w:hint="eastAsia"/>
                <w:bCs/>
                <w:kern w:val="0"/>
                <w:sz w:val="24"/>
                <w:szCs w:val="24"/>
              </w:rPr>
              <w:t>（日）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口试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口试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阅读</w:t>
            </w:r>
            <w:r w:rsidRPr="00F768D1">
              <w:rPr>
                <w:rFonts w:hint="eastAsia"/>
                <w:sz w:val="24"/>
                <w:szCs w:val="24"/>
              </w:rPr>
              <w:t>A</w:t>
            </w:r>
            <w:r w:rsidRPr="00F768D1">
              <w:rPr>
                <w:rFonts w:hint="eastAsia"/>
                <w:sz w:val="24"/>
                <w:szCs w:val="24"/>
              </w:rPr>
              <w:t>部分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阅读</w:t>
            </w:r>
            <w:r w:rsidRPr="00F768D1">
              <w:rPr>
                <w:rFonts w:hint="eastAsia"/>
                <w:sz w:val="24"/>
                <w:szCs w:val="24"/>
              </w:rPr>
              <w:t>B&amp;C</w:t>
            </w:r>
          </w:p>
        </w:tc>
      </w:tr>
      <w:tr w:rsidR="00F768D1">
        <w:trPr>
          <w:trHeight w:val="49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widowControl/>
              <w:spacing w:line="360" w:lineRule="auto"/>
              <w:jc w:val="center"/>
              <w:rPr>
                <w:rFonts w:hint="eastAsia"/>
                <w:bCs/>
                <w:kern w:val="0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12.01</w:t>
            </w:r>
            <w:r w:rsidRPr="00F768D1">
              <w:rPr>
                <w:rFonts w:hint="eastAsia"/>
                <w:sz w:val="24"/>
                <w:szCs w:val="24"/>
              </w:rPr>
              <w:t>（日）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写作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  <w:r w:rsidRPr="00F768D1">
              <w:rPr>
                <w:rFonts w:hint="eastAsia"/>
                <w:sz w:val="24"/>
                <w:szCs w:val="24"/>
              </w:rPr>
              <w:t>知识运用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8D1" w:rsidRPr="00F768D1" w:rsidRDefault="00F768D1" w:rsidP="00F768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6F0061" w:rsidRDefault="00032EBC">
      <w:pPr>
        <w:spacing w:line="430" w:lineRule="exac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注：阴影部分为</w:t>
      </w:r>
      <w:r w:rsidR="006F0061">
        <w:rPr>
          <w:rFonts w:hint="eastAsia"/>
          <w:b/>
          <w:sz w:val="24"/>
        </w:rPr>
        <w:t>国庆节补课</w:t>
      </w:r>
    </w:p>
    <w:p w:rsidR="006F0061" w:rsidRDefault="006F0061">
      <w:pPr>
        <w:spacing w:line="430" w:lineRule="exac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任课教师：</w:t>
      </w:r>
    </w:p>
    <w:tbl>
      <w:tblPr>
        <w:tblW w:w="0" w:type="auto"/>
        <w:jc w:val="center"/>
        <w:tblLayout w:type="fixed"/>
        <w:tblLook w:val="0000"/>
      </w:tblPr>
      <w:tblGrid>
        <w:gridCol w:w="2579"/>
        <w:gridCol w:w="2160"/>
        <w:gridCol w:w="3324"/>
      </w:tblGrid>
      <w:tr w:rsidR="006F0061">
        <w:trPr>
          <w:jc w:val="center"/>
        </w:trPr>
        <w:tc>
          <w:tcPr>
            <w:tcW w:w="2579" w:type="dxa"/>
          </w:tcPr>
          <w:p w:rsidR="006F0061" w:rsidRDefault="006F0061">
            <w:pPr>
              <w:spacing w:line="43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阅读</w:t>
            </w:r>
            <w:r>
              <w:rPr>
                <w:rFonts w:hint="eastAsia"/>
                <w:b/>
                <w:sz w:val="24"/>
              </w:rPr>
              <w:t>A</w:t>
            </w:r>
            <w:r>
              <w:rPr>
                <w:rFonts w:hint="eastAsia"/>
                <w:b/>
                <w:sz w:val="24"/>
              </w:rPr>
              <w:t>部分</w:t>
            </w:r>
            <w:r>
              <w:rPr>
                <w:rFonts w:hint="eastAsia"/>
                <w:b/>
                <w:sz w:val="24"/>
              </w:rPr>
              <w:tab/>
              <w:t xml:space="preserve">   </w:t>
            </w: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10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2160" w:type="dxa"/>
          </w:tcPr>
          <w:p w:rsidR="006F0061" w:rsidRDefault="006F0061">
            <w:pPr>
              <w:spacing w:line="43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李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勇</w:t>
            </w:r>
          </w:p>
        </w:tc>
        <w:tc>
          <w:tcPr>
            <w:tcW w:w="3324" w:type="dxa"/>
          </w:tcPr>
          <w:p w:rsidR="006F0061" w:rsidRDefault="006F0061">
            <w:pPr>
              <w:spacing w:line="43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hdliyong@163.com</w:t>
            </w:r>
          </w:p>
        </w:tc>
      </w:tr>
      <w:tr w:rsidR="006F0061">
        <w:trPr>
          <w:jc w:val="center"/>
        </w:trPr>
        <w:tc>
          <w:tcPr>
            <w:tcW w:w="2579" w:type="dxa"/>
          </w:tcPr>
          <w:p w:rsidR="006F0061" w:rsidRDefault="006F0061">
            <w:pPr>
              <w:spacing w:line="43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阅读</w:t>
            </w:r>
            <w:r>
              <w:rPr>
                <w:rFonts w:hint="eastAsia"/>
                <w:b/>
                <w:sz w:val="24"/>
              </w:rPr>
              <w:t>B&amp;C</w:t>
            </w:r>
            <w:r>
              <w:rPr>
                <w:rFonts w:hint="eastAsia"/>
                <w:b/>
                <w:sz w:val="24"/>
              </w:rPr>
              <w:t>部分（</w:t>
            </w:r>
            <w:r>
              <w:rPr>
                <w:rFonts w:hint="eastAsia"/>
                <w:b/>
                <w:sz w:val="24"/>
              </w:rPr>
              <w:t>20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2160" w:type="dxa"/>
          </w:tcPr>
          <w:p w:rsidR="006F0061" w:rsidRDefault="00BC45A3">
            <w:pPr>
              <w:spacing w:line="43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陈</w:t>
            </w:r>
            <w:r w:rsidR="00890734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盛</w:t>
            </w:r>
          </w:p>
        </w:tc>
        <w:tc>
          <w:tcPr>
            <w:tcW w:w="3324" w:type="dxa"/>
          </w:tcPr>
          <w:p w:rsidR="006F0061" w:rsidRDefault="004F2AFC">
            <w:pPr>
              <w:spacing w:line="43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294915982@qq.com</w:t>
            </w:r>
          </w:p>
        </w:tc>
      </w:tr>
      <w:tr w:rsidR="006F0061">
        <w:trPr>
          <w:jc w:val="center"/>
        </w:trPr>
        <w:tc>
          <w:tcPr>
            <w:tcW w:w="2579" w:type="dxa"/>
          </w:tcPr>
          <w:p w:rsidR="006F0061" w:rsidRDefault="006F0061">
            <w:pPr>
              <w:spacing w:line="43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口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="006C5F28"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试</w:t>
            </w:r>
            <w:r w:rsidR="006C5F28"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20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2160" w:type="dxa"/>
          </w:tcPr>
          <w:p w:rsidR="006F0061" w:rsidRDefault="00615943">
            <w:pPr>
              <w:spacing w:line="43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莫</w:t>
            </w:r>
            <w:r w:rsidR="00C339A2"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婷</w:t>
            </w:r>
          </w:p>
        </w:tc>
        <w:tc>
          <w:tcPr>
            <w:tcW w:w="3324" w:type="dxa"/>
          </w:tcPr>
          <w:p w:rsidR="006F0061" w:rsidRDefault="00615943">
            <w:pPr>
              <w:spacing w:line="43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m</w:t>
            </w:r>
            <w:r>
              <w:rPr>
                <w:b/>
                <w:sz w:val="24"/>
              </w:rPr>
              <w:t>iranda</w:t>
            </w:r>
            <w:r>
              <w:rPr>
                <w:rFonts w:hint="eastAsia"/>
                <w:b/>
                <w:sz w:val="24"/>
              </w:rPr>
              <w:t>_1201</w:t>
            </w:r>
            <w:r w:rsidR="006F0061">
              <w:rPr>
                <w:rFonts w:hint="eastAsia"/>
                <w:b/>
                <w:sz w:val="24"/>
              </w:rPr>
              <w:t>@</w:t>
            </w:r>
            <w:r w:rsidR="00560DB8">
              <w:rPr>
                <w:rFonts w:hint="eastAsia"/>
                <w:b/>
                <w:sz w:val="24"/>
              </w:rPr>
              <w:t>163.com</w:t>
            </w:r>
          </w:p>
        </w:tc>
      </w:tr>
      <w:tr w:rsidR="006F0061">
        <w:trPr>
          <w:jc w:val="center"/>
        </w:trPr>
        <w:tc>
          <w:tcPr>
            <w:tcW w:w="2579" w:type="dxa"/>
          </w:tcPr>
          <w:p w:rsidR="006F0061" w:rsidRDefault="006F0061">
            <w:pPr>
              <w:spacing w:line="43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听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="006C5F28"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力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20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2160" w:type="dxa"/>
          </w:tcPr>
          <w:p w:rsidR="006F0061" w:rsidRDefault="009C7C50">
            <w:pPr>
              <w:spacing w:line="43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全</w:t>
            </w:r>
            <w:r w:rsidR="00FF2154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英</w:t>
            </w:r>
          </w:p>
        </w:tc>
        <w:tc>
          <w:tcPr>
            <w:tcW w:w="3324" w:type="dxa"/>
          </w:tcPr>
          <w:p w:rsidR="006F0061" w:rsidRPr="00A955D8" w:rsidRDefault="00A955D8">
            <w:pPr>
              <w:spacing w:line="430" w:lineRule="exact"/>
              <w:rPr>
                <w:rFonts w:hint="eastAsia"/>
                <w:b/>
                <w:sz w:val="24"/>
                <w:szCs w:val="24"/>
              </w:rPr>
            </w:pPr>
            <w:r w:rsidRPr="00A955D8">
              <w:rPr>
                <w:rFonts w:hint="eastAsia"/>
                <w:b/>
                <w:sz w:val="24"/>
                <w:szCs w:val="24"/>
              </w:rPr>
              <w:t>janequan@126.com</w:t>
            </w:r>
          </w:p>
        </w:tc>
      </w:tr>
      <w:tr w:rsidR="006F0061">
        <w:trPr>
          <w:jc w:val="center"/>
        </w:trPr>
        <w:tc>
          <w:tcPr>
            <w:tcW w:w="2579" w:type="dxa"/>
          </w:tcPr>
          <w:p w:rsidR="006F0061" w:rsidRDefault="006F0061">
            <w:pPr>
              <w:spacing w:line="43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写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="006C5F28"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作</w:t>
            </w:r>
            <w:r w:rsidR="006C5F28"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20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2160" w:type="dxa"/>
          </w:tcPr>
          <w:p w:rsidR="006F0061" w:rsidRDefault="006F0061">
            <w:pPr>
              <w:spacing w:line="43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彭晓虎</w:t>
            </w:r>
          </w:p>
        </w:tc>
        <w:tc>
          <w:tcPr>
            <w:tcW w:w="3324" w:type="dxa"/>
          </w:tcPr>
          <w:p w:rsidR="006F0061" w:rsidRDefault="006F0061">
            <w:pPr>
              <w:spacing w:line="43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xiaohupeng@163.com</w:t>
            </w:r>
          </w:p>
        </w:tc>
      </w:tr>
      <w:tr w:rsidR="000A3ECE">
        <w:trPr>
          <w:jc w:val="center"/>
        </w:trPr>
        <w:tc>
          <w:tcPr>
            <w:tcW w:w="2579" w:type="dxa"/>
          </w:tcPr>
          <w:p w:rsidR="000A3ECE" w:rsidRDefault="000A3ECE">
            <w:pPr>
              <w:spacing w:line="43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知识运用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10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2160" w:type="dxa"/>
          </w:tcPr>
          <w:p w:rsidR="000A3ECE" w:rsidRDefault="00BC45A3" w:rsidP="009201B7">
            <w:pPr>
              <w:spacing w:line="43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彭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="00890734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溯</w:t>
            </w:r>
          </w:p>
        </w:tc>
        <w:tc>
          <w:tcPr>
            <w:tcW w:w="3324" w:type="dxa"/>
          </w:tcPr>
          <w:p w:rsidR="000A3ECE" w:rsidRDefault="004F2AFC" w:rsidP="009201B7">
            <w:pPr>
              <w:spacing w:line="43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hnu.pengsu@gmail.com</w:t>
            </w:r>
          </w:p>
        </w:tc>
      </w:tr>
    </w:tbl>
    <w:p w:rsidR="006F0061" w:rsidRDefault="006F0061">
      <w:pPr>
        <w:tabs>
          <w:tab w:val="left" w:pos="5565"/>
        </w:tabs>
        <w:spacing w:line="430" w:lineRule="exac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（总课时为</w:t>
      </w:r>
      <w:r>
        <w:rPr>
          <w:rFonts w:hint="eastAsia"/>
          <w:b/>
          <w:sz w:val="24"/>
        </w:rPr>
        <w:t>100</w:t>
      </w:r>
      <w:r>
        <w:rPr>
          <w:rFonts w:hint="eastAsia"/>
          <w:b/>
          <w:sz w:val="24"/>
        </w:rPr>
        <w:t>节）</w:t>
      </w:r>
      <w:r w:rsidR="00DC0A00">
        <w:rPr>
          <w:rFonts w:hint="eastAsia"/>
          <w:b/>
          <w:sz w:val="24"/>
        </w:rPr>
        <w:t xml:space="preserve">                     </w:t>
      </w:r>
      <w:r w:rsidR="006C5F28"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授课地点：</w:t>
      </w:r>
      <w:r w:rsidR="00183717">
        <w:rPr>
          <w:rFonts w:hint="eastAsia"/>
          <w:b/>
          <w:sz w:val="24"/>
        </w:rPr>
        <w:t>综合楼</w:t>
      </w:r>
      <w:r w:rsidR="000261CE">
        <w:rPr>
          <w:rFonts w:hint="eastAsia"/>
          <w:b/>
          <w:sz w:val="24"/>
        </w:rPr>
        <w:t>310</w:t>
      </w:r>
    </w:p>
    <w:p w:rsidR="006F0061" w:rsidRDefault="006F0061">
      <w:pPr>
        <w:tabs>
          <w:tab w:val="left" w:pos="5565"/>
        </w:tabs>
        <w:spacing w:line="430" w:lineRule="exact"/>
        <w:rPr>
          <w:rFonts w:hint="eastAsia"/>
          <w:b/>
          <w:sz w:val="24"/>
        </w:rPr>
      </w:pPr>
      <w:bookmarkStart w:id="0" w:name="OLE_LINK1"/>
      <w:r>
        <w:rPr>
          <w:rFonts w:hint="eastAsia"/>
          <w:b/>
          <w:sz w:val="24"/>
        </w:rPr>
        <w:t>公共邮箱：</w:t>
      </w:r>
      <w:hyperlink r:id="rId8" w:history="1">
        <w:r w:rsidR="006C5F28" w:rsidRPr="005164E9">
          <w:rPr>
            <w:rStyle w:val="a3"/>
            <w:rFonts w:hint="eastAsia"/>
            <w:b/>
            <w:sz w:val="24"/>
            <w:u w:val="none"/>
          </w:rPr>
          <w:t>pets51310@163.com</w:t>
        </w:r>
      </w:hyperlink>
      <w:r>
        <w:rPr>
          <w:rFonts w:hint="eastAsia"/>
          <w:b/>
          <w:color w:val="000000"/>
          <w:sz w:val="24"/>
        </w:rPr>
        <w:t xml:space="preserve"> </w:t>
      </w:r>
      <w:r>
        <w:rPr>
          <w:rFonts w:hint="eastAsia"/>
          <w:b/>
          <w:sz w:val="24"/>
        </w:rPr>
        <w:t xml:space="preserve">           </w:t>
      </w:r>
      <w:r w:rsidR="006C5F28"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密码：</w:t>
      </w:r>
      <w:r>
        <w:rPr>
          <w:rFonts w:hint="eastAsia"/>
          <w:b/>
          <w:sz w:val="24"/>
        </w:rPr>
        <w:t>88822586</w:t>
      </w:r>
    </w:p>
    <w:bookmarkEnd w:id="0"/>
    <w:p w:rsidR="006F0061" w:rsidRPr="00E3587A" w:rsidRDefault="006F0061">
      <w:pPr>
        <w:tabs>
          <w:tab w:val="left" w:pos="5565"/>
        </w:tabs>
        <w:spacing w:line="430" w:lineRule="exac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班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主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任：</w:t>
      </w:r>
      <w:r w:rsidR="005340E2">
        <w:rPr>
          <w:rFonts w:hint="eastAsia"/>
          <w:b/>
          <w:sz w:val="24"/>
        </w:rPr>
        <w:t>陈弋</w:t>
      </w:r>
      <w:r w:rsidR="00642366"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电话：</w:t>
      </w:r>
      <w:r w:rsidR="005340E2">
        <w:rPr>
          <w:rFonts w:hint="eastAsia"/>
          <w:b/>
          <w:sz w:val="24"/>
        </w:rPr>
        <w:t>15073144818</w:t>
      </w:r>
      <w:r w:rsidR="00506DF2">
        <w:rPr>
          <w:rFonts w:hint="eastAsia"/>
          <w:b/>
          <w:sz w:val="24"/>
        </w:rPr>
        <w:t xml:space="preserve">     </w:t>
      </w:r>
      <w:r w:rsidR="00642366">
        <w:rPr>
          <w:rFonts w:hint="eastAsia"/>
          <w:b/>
          <w:sz w:val="24"/>
        </w:rPr>
        <w:t>QQ</w:t>
      </w:r>
      <w:r w:rsidR="00642366">
        <w:rPr>
          <w:rFonts w:hint="eastAsia"/>
          <w:b/>
          <w:sz w:val="24"/>
        </w:rPr>
        <w:t>交流群：</w:t>
      </w:r>
      <w:r w:rsidR="00E3587A" w:rsidRPr="00E3587A">
        <w:rPr>
          <w:b/>
          <w:sz w:val="24"/>
        </w:rPr>
        <w:t>288941429</w:t>
      </w:r>
    </w:p>
    <w:p w:rsidR="006F0061" w:rsidRDefault="006F0061" w:rsidP="00B239A1">
      <w:pPr>
        <w:spacing w:line="430" w:lineRule="exact"/>
        <w:ind w:leftChars="-257" w:left="-3" w:rightChars="-159" w:right="-334" w:hangingChars="152" w:hanging="537"/>
        <w:jc w:val="center"/>
      </w:pPr>
      <w:r>
        <w:rPr>
          <w:b/>
          <w:spacing w:val="16"/>
          <w:sz w:val="32"/>
          <w:szCs w:val="32"/>
        </w:rPr>
        <w:t xml:space="preserve">NO CROSS, NO CROWN! </w:t>
      </w:r>
      <w:r>
        <w:rPr>
          <w:rFonts w:hint="eastAsia"/>
          <w:b/>
          <w:spacing w:val="16"/>
          <w:sz w:val="32"/>
          <w:szCs w:val="32"/>
        </w:rPr>
        <w:t>吃得苦中苦，方为人中杰！</w:t>
      </w:r>
    </w:p>
    <w:sectPr w:rsidR="006F0061">
      <w:head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BC8" w:rsidRDefault="00034BC8">
      <w:r>
        <w:separator/>
      </w:r>
    </w:p>
  </w:endnote>
  <w:endnote w:type="continuationSeparator" w:id="1">
    <w:p w:rsidR="00034BC8" w:rsidRDefault="00034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BC8" w:rsidRDefault="00034BC8">
      <w:r>
        <w:separator/>
      </w:r>
    </w:p>
  </w:footnote>
  <w:footnote w:type="continuationSeparator" w:id="1">
    <w:p w:rsidR="00034BC8" w:rsidRDefault="00034B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019" w:rsidRDefault="00522019" w:rsidP="003E371F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546A"/>
    <w:rsid w:val="0002021C"/>
    <w:rsid w:val="000228FF"/>
    <w:rsid w:val="00024E11"/>
    <w:rsid w:val="000261CE"/>
    <w:rsid w:val="00032EBC"/>
    <w:rsid w:val="00034BC8"/>
    <w:rsid w:val="00045AA9"/>
    <w:rsid w:val="0004798A"/>
    <w:rsid w:val="00066FC4"/>
    <w:rsid w:val="00085780"/>
    <w:rsid w:val="0009135B"/>
    <w:rsid w:val="00097EE9"/>
    <w:rsid w:val="000A3ECE"/>
    <w:rsid w:val="000A55E6"/>
    <w:rsid w:val="000A5A2B"/>
    <w:rsid w:val="000C68B4"/>
    <w:rsid w:val="000D5535"/>
    <w:rsid w:val="0010609C"/>
    <w:rsid w:val="00130BEF"/>
    <w:rsid w:val="00147C8D"/>
    <w:rsid w:val="00150A06"/>
    <w:rsid w:val="0015692E"/>
    <w:rsid w:val="001618A8"/>
    <w:rsid w:val="00183717"/>
    <w:rsid w:val="0018418C"/>
    <w:rsid w:val="00194493"/>
    <w:rsid w:val="001A6211"/>
    <w:rsid w:val="001B393D"/>
    <w:rsid w:val="001D5C9D"/>
    <w:rsid w:val="001E4414"/>
    <w:rsid w:val="001F32C4"/>
    <w:rsid w:val="00204EF4"/>
    <w:rsid w:val="00211E08"/>
    <w:rsid w:val="0021230C"/>
    <w:rsid w:val="00226523"/>
    <w:rsid w:val="002549C6"/>
    <w:rsid w:val="0026652F"/>
    <w:rsid w:val="00274987"/>
    <w:rsid w:val="00275B5B"/>
    <w:rsid w:val="00283B7A"/>
    <w:rsid w:val="002875C4"/>
    <w:rsid w:val="002B10C1"/>
    <w:rsid w:val="002B4CC9"/>
    <w:rsid w:val="002E0EAA"/>
    <w:rsid w:val="002F05C5"/>
    <w:rsid w:val="00300984"/>
    <w:rsid w:val="00313432"/>
    <w:rsid w:val="00321F9F"/>
    <w:rsid w:val="003311EA"/>
    <w:rsid w:val="00341C87"/>
    <w:rsid w:val="00354E0F"/>
    <w:rsid w:val="003576E2"/>
    <w:rsid w:val="003B36E1"/>
    <w:rsid w:val="003D5645"/>
    <w:rsid w:val="003D6EE1"/>
    <w:rsid w:val="003E2D12"/>
    <w:rsid w:val="003E371F"/>
    <w:rsid w:val="003E77A5"/>
    <w:rsid w:val="003F2306"/>
    <w:rsid w:val="0042466D"/>
    <w:rsid w:val="00425CDE"/>
    <w:rsid w:val="004330BB"/>
    <w:rsid w:val="00434275"/>
    <w:rsid w:val="00476BB7"/>
    <w:rsid w:val="00483A39"/>
    <w:rsid w:val="00484995"/>
    <w:rsid w:val="00486536"/>
    <w:rsid w:val="0048780F"/>
    <w:rsid w:val="00490F4A"/>
    <w:rsid w:val="004940F7"/>
    <w:rsid w:val="004D687F"/>
    <w:rsid w:val="004E402F"/>
    <w:rsid w:val="004F2AFC"/>
    <w:rsid w:val="00506DF2"/>
    <w:rsid w:val="005164E9"/>
    <w:rsid w:val="00522019"/>
    <w:rsid w:val="00530CF4"/>
    <w:rsid w:val="005340E2"/>
    <w:rsid w:val="00560DB8"/>
    <w:rsid w:val="00566911"/>
    <w:rsid w:val="0058148F"/>
    <w:rsid w:val="00583A39"/>
    <w:rsid w:val="0059724C"/>
    <w:rsid w:val="005C40FC"/>
    <w:rsid w:val="005C6AA1"/>
    <w:rsid w:val="005F4F49"/>
    <w:rsid w:val="005F7D0B"/>
    <w:rsid w:val="00600149"/>
    <w:rsid w:val="006116D2"/>
    <w:rsid w:val="006135A6"/>
    <w:rsid w:val="00615943"/>
    <w:rsid w:val="00642366"/>
    <w:rsid w:val="00644565"/>
    <w:rsid w:val="00645AE3"/>
    <w:rsid w:val="006608C7"/>
    <w:rsid w:val="006878B9"/>
    <w:rsid w:val="00690697"/>
    <w:rsid w:val="006A69A3"/>
    <w:rsid w:val="006A7DF4"/>
    <w:rsid w:val="006C5F28"/>
    <w:rsid w:val="006D1682"/>
    <w:rsid w:val="006E5566"/>
    <w:rsid w:val="006F0061"/>
    <w:rsid w:val="006F2649"/>
    <w:rsid w:val="00700395"/>
    <w:rsid w:val="00707831"/>
    <w:rsid w:val="00714FAE"/>
    <w:rsid w:val="00716CBE"/>
    <w:rsid w:val="00740E93"/>
    <w:rsid w:val="0074185D"/>
    <w:rsid w:val="007570A6"/>
    <w:rsid w:val="007579C8"/>
    <w:rsid w:val="007726FD"/>
    <w:rsid w:val="007805F5"/>
    <w:rsid w:val="00785BC6"/>
    <w:rsid w:val="007A2630"/>
    <w:rsid w:val="007B2368"/>
    <w:rsid w:val="007B603D"/>
    <w:rsid w:val="007C533E"/>
    <w:rsid w:val="007C6928"/>
    <w:rsid w:val="007E21AC"/>
    <w:rsid w:val="007F5CD1"/>
    <w:rsid w:val="008173C0"/>
    <w:rsid w:val="0082526B"/>
    <w:rsid w:val="00832EDE"/>
    <w:rsid w:val="00837498"/>
    <w:rsid w:val="00857A3F"/>
    <w:rsid w:val="00863988"/>
    <w:rsid w:val="00866430"/>
    <w:rsid w:val="00873D87"/>
    <w:rsid w:val="00890734"/>
    <w:rsid w:val="008B44A8"/>
    <w:rsid w:val="008B47F2"/>
    <w:rsid w:val="008B6847"/>
    <w:rsid w:val="008C0AD7"/>
    <w:rsid w:val="008C15ED"/>
    <w:rsid w:val="008C3AA2"/>
    <w:rsid w:val="008D78AA"/>
    <w:rsid w:val="008E154A"/>
    <w:rsid w:val="008E4F72"/>
    <w:rsid w:val="009201B7"/>
    <w:rsid w:val="00931A09"/>
    <w:rsid w:val="0093554E"/>
    <w:rsid w:val="00935F29"/>
    <w:rsid w:val="009406E8"/>
    <w:rsid w:val="00945F8E"/>
    <w:rsid w:val="00970C05"/>
    <w:rsid w:val="00984328"/>
    <w:rsid w:val="0099024C"/>
    <w:rsid w:val="009913CF"/>
    <w:rsid w:val="00997457"/>
    <w:rsid w:val="009A0D88"/>
    <w:rsid w:val="009A67BB"/>
    <w:rsid w:val="009C7C50"/>
    <w:rsid w:val="009D5CEC"/>
    <w:rsid w:val="009E1305"/>
    <w:rsid w:val="009E184E"/>
    <w:rsid w:val="00A06671"/>
    <w:rsid w:val="00A57040"/>
    <w:rsid w:val="00A76D1F"/>
    <w:rsid w:val="00A77CF1"/>
    <w:rsid w:val="00A8088E"/>
    <w:rsid w:val="00A87D1B"/>
    <w:rsid w:val="00A955D8"/>
    <w:rsid w:val="00A96E70"/>
    <w:rsid w:val="00A97343"/>
    <w:rsid w:val="00AC45F3"/>
    <w:rsid w:val="00AC513D"/>
    <w:rsid w:val="00AC592F"/>
    <w:rsid w:val="00AD5D9D"/>
    <w:rsid w:val="00AD784F"/>
    <w:rsid w:val="00AF42D6"/>
    <w:rsid w:val="00B00E67"/>
    <w:rsid w:val="00B00FFA"/>
    <w:rsid w:val="00B0203E"/>
    <w:rsid w:val="00B06608"/>
    <w:rsid w:val="00B239A1"/>
    <w:rsid w:val="00B23C47"/>
    <w:rsid w:val="00B32D6A"/>
    <w:rsid w:val="00B4038F"/>
    <w:rsid w:val="00B41523"/>
    <w:rsid w:val="00B4491B"/>
    <w:rsid w:val="00B621FB"/>
    <w:rsid w:val="00B74C82"/>
    <w:rsid w:val="00B8546B"/>
    <w:rsid w:val="00B85472"/>
    <w:rsid w:val="00B94F60"/>
    <w:rsid w:val="00BA58BE"/>
    <w:rsid w:val="00BC3156"/>
    <w:rsid w:val="00BC45A3"/>
    <w:rsid w:val="00BF13D8"/>
    <w:rsid w:val="00C11176"/>
    <w:rsid w:val="00C339A2"/>
    <w:rsid w:val="00C75342"/>
    <w:rsid w:val="00C76565"/>
    <w:rsid w:val="00C91B14"/>
    <w:rsid w:val="00CB1FEE"/>
    <w:rsid w:val="00CB5EFB"/>
    <w:rsid w:val="00CC0D25"/>
    <w:rsid w:val="00CC769B"/>
    <w:rsid w:val="00CC7C51"/>
    <w:rsid w:val="00CF0BDB"/>
    <w:rsid w:val="00CF24BD"/>
    <w:rsid w:val="00D264A4"/>
    <w:rsid w:val="00D463E4"/>
    <w:rsid w:val="00D47B98"/>
    <w:rsid w:val="00D50B2F"/>
    <w:rsid w:val="00D63CA2"/>
    <w:rsid w:val="00D66ACA"/>
    <w:rsid w:val="00D67CCB"/>
    <w:rsid w:val="00D76AAD"/>
    <w:rsid w:val="00D77BF4"/>
    <w:rsid w:val="00D90BC4"/>
    <w:rsid w:val="00D92CC2"/>
    <w:rsid w:val="00D95012"/>
    <w:rsid w:val="00D95766"/>
    <w:rsid w:val="00D979A0"/>
    <w:rsid w:val="00D97CBC"/>
    <w:rsid w:val="00DA26DE"/>
    <w:rsid w:val="00DB26DF"/>
    <w:rsid w:val="00DC0A00"/>
    <w:rsid w:val="00DC2DF0"/>
    <w:rsid w:val="00DC652E"/>
    <w:rsid w:val="00DD07C4"/>
    <w:rsid w:val="00DF1FDE"/>
    <w:rsid w:val="00DF51A6"/>
    <w:rsid w:val="00DF5FF5"/>
    <w:rsid w:val="00E23D44"/>
    <w:rsid w:val="00E26D0C"/>
    <w:rsid w:val="00E31B2C"/>
    <w:rsid w:val="00E3587A"/>
    <w:rsid w:val="00E43D35"/>
    <w:rsid w:val="00E4453B"/>
    <w:rsid w:val="00E4680D"/>
    <w:rsid w:val="00E50509"/>
    <w:rsid w:val="00E54C63"/>
    <w:rsid w:val="00E66E0A"/>
    <w:rsid w:val="00E672D9"/>
    <w:rsid w:val="00E81BC5"/>
    <w:rsid w:val="00E856ED"/>
    <w:rsid w:val="00E9357F"/>
    <w:rsid w:val="00EA148D"/>
    <w:rsid w:val="00EA2748"/>
    <w:rsid w:val="00EA7575"/>
    <w:rsid w:val="00EC4FD1"/>
    <w:rsid w:val="00EF1F24"/>
    <w:rsid w:val="00F0211D"/>
    <w:rsid w:val="00F06F54"/>
    <w:rsid w:val="00F16EBE"/>
    <w:rsid w:val="00F21F8F"/>
    <w:rsid w:val="00F3207E"/>
    <w:rsid w:val="00F51B26"/>
    <w:rsid w:val="00F65BF4"/>
    <w:rsid w:val="00F71713"/>
    <w:rsid w:val="00F768D1"/>
    <w:rsid w:val="00F87327"/>
    <w:rsid w:val="00FA1A4E"/>
    <w:rsid w:val="00FB5B1D"/>
    <w:rsid w:val="00FB6AE9"/>
    <w:rsid w:val="00FC61D0"/>
    <w:rsid w:val="00FD2B10"/>
    <w:rsid w:val="00FD3A07"/>
    <w:rsid w:val="00FE5861"/>
    <w:rsid w:val="00FF0780"/>
    <w:rsid w:val="00FF2154"/>
    <w:rsid w:val="00FF4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s51310@163.com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2</TotalTime>
  <Pages>1</Pages>
  <Words>134</Words>
  <Characters>765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>湖南大学</Company>
  <LinksUpToDate>false</LinksUpToDate>
  <CharactersWithSpaces>898</CharactersWithSpaces>
  <SharedDoc>false</SharedDoc>
  <HLinks>
    <vt:vector size="6" baseType="variant">
      <vt:variant>
        <vt:i4>6029419</vt:i4>
      </vt:variant>
      <vt:variant>
        <vt:i4>0</vt:i4>
      </vt:variant>
      <vt:variant>
        <vt:i4>0</vt:i4>
      </vt:variant>
      <vt:variant>
        <vt:i4>5</vt:i4>
      </vt:variant>
      <vt:variant>
        <vt:lpwstr>mailto:pets51310@163.com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2011年秋季PETS-5班课表</dc:title>
  <dc:subject/>
  <dc:creator>Administrator</dc:creator>
  <cp:keywords/>
  <dc:description/>
  <cp:lastModifiedBy>微软用户</cp:lastModifiedBy>
  <cp:revision>2</cp:revision>
  <cp:lastPrinted>2013-09-05T07:41:00Z</cp:lastPrinted>
  <dcterms:created xsi:type="dcterms:W3CDTF">2013-09-12T02:01:00Z</dcterms:created>
  <dcterms:modified xsi:type="dcterms:W3CDTF">2013-09-12T02:01:00Z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