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9D2" w:rsidRDefault="006B39D2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附件四</w:t>
      </w:r>
      <w:r>
        <w:rPr>
          <w:b/>
          <w:bCs/>
          <w:sz w:val="24"/>
        </w:rPr>
        <w:t xml:space="preserve">:                    </w:t>
      </w:r>
      <w:r>
        <w:rPr>
          <w:rFonts w:hint="eastAsia"/>
          <w:b/>
          <w:bCs/>
          <w:sz w:val="24"/>
        </w:rPr>
        <w:t>外语类通识课程列表</w:t>
      </w:r>
    </w:p>
    <w:tbl>
      <w:tblPr>
        <w:tblW w:w="8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23"/>
        <w:gridCol w:w="2308"/>
        <w:gridCol w:w="3398"/>
      </w:tblGrid>
      <w:tr w:rsidR="006B39D2" w:rsidRPr="00DA5D1D" w:rsidTr="003243CA">
        <w:tc>
          <w:tcPr>
            <w:tcW w:w="2423" w:type="dxa"/>
          </w:tcPr>
          <w:p w:rsidR="006B39D2" w:rsidRPr="00DA5D1D" w:rsidRDefault="006B39D2" w:rsidP="003243CA">
            <w:pPr>
              <w:spacing w:line="360" w:lineRule="auto"/>
              <w:jc w:val="center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课程名称</w:t>
            </w:r>
          </w:p>
        </w:tc>
        <w:tc>
          <w:tcPr>
            <w:tcW w:w="2308" w:type="dxa"/>
          </w:tcPr>
          <w:p w:rsidR="006B39D2" w:rsidRPr="00DA5D1D" w:rsidRDefault="006B39D2" w:rsidP="003243CA">
            <w:pPr>
              <w:spacing w:line="360" w:lineRule="auto"/>
              <w:jc w:val="center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学分学时</w:t>
            </w:r>
          </w:p>
        </w:tc>
        <w:tc>
          <w:tcPr>
            <w:tcW w:w="3398" w:type="dxa"/>
          </w:tcPr>
          <w:p w:rsidR="006B39D2" w:rsidRPr="00DA5D1D" w:rsidRDefault="006B39D2" w:rsidP="003243CA">
            <w:pPr>
              <w:spacing w:line="360" w:lineRule="auto"/>
              <w:jc w:val="center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校区、班级规模</w:t>
            </w:r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大学日语</w:t>
            </w:r>
            <w:r w:rsidRPr="00DA5D1D">
              <w:rPr>
                <w:szCs w:val="21"/>
              </w:rPr>
              <w:t>1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32+16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南校区</w:t>
            </w:r>
            <w:r w:rsidRPr="00DA5D1D">
              <w:rPr>
                <w:szCs w:val="21"/>
              </w:rPr>
              <w:t>1</w:t>
            </w:r>
            <w:r w:rsidRPr="00DA5D1D">
              <w:rPr>
                <w:rFonts w:hint="eastAsia"/>
                <w:szCs w:val="21"/>
              </w:rPr>
              <w:t>个班</w:t>
            </w:r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大学德语</w:t>
            </w:r>
            <w:r w:rsidRPr="00DA5D1D">
              <w:rPr>
                <w:szCs w:val="21"/>
              </w:rPr>
              <w:t>1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32+16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南校区</w:t>
            </w:r>
            <w:r w:rsidRPr="00DA5D1D">
              <w:rPr>
                <w:szCs w:val="21"/>
              </w:rPr>
              <w:t>1</w:t>
            </w:r>
            <w:r w:rsidRPr="00DA5D1D">
              <w:rPr>
                <w:rFonts w:hint="eastAsia"/>
                <w:szCs w:val="21"/>
              </w:rPr>
              <w:t>个班</w:t>
            </w:r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大学法语</w:t>
            </w:r>
            <w:r w:rsidRPr="00DA5D1D">
              <w:rPr>
                <w:szCs w:val="21"/>
              </w:rPr>
              <w:t>1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32+16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南校区</w:t>
            </w:r>
            <w:r w:rsidRPr="00DA5D1D">
              <w:rPr>
                <w:szCs w:val="21"/>
              </w:rPr>
              <w:t>1</w:t>
            </w:r>
            <w:r w:rsidRPr="00DA5D1D">
              <w:rPr>
                <w:rFonts w:hint="eastAsia"/>
                <w:szCs w:val="21"/>
              </w:rPr>
              <w:t>个班</w:t>
            </w:r>
            <w:r w:rsidRPr="00DA5D1D">
              <w:rPr>
                <w:szCs w:val="21"/>
              </w:rPr>
              <w:t>,</w:t>
            </w:r>
            <w:r w:rsidRPr="00DA5D1D">
              <w:rPr>
                <w:rFonts w:hint="eastAsia"/>
                <w:szCs w:val="21"/>
              </w:rPr>
              <w:t>北校区</w:t>
            </w:r>
            <w:r w:rsidRPr="00DA5D1D">
              <w:rPr>
                <w:szCs w:val="21"/>
              </w:rPr>
              <w:t>1</w:t>
            </w:r>
            <w:r w:rsidRPr="00DA5D1D">
              <w:rPr>
                <w:rFonts w:hint="eastAsia"/>
                <w:szCs w:val="21"/>
              </w:rPr>
              <w:t>个班</w:t>
            </w:r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大学俄语</w:t>
            </w:r>
            <w:r w:rsidRPr="00DA5D1D">
              <w:rPr>
                <w:szCs w:val="21"/>
              </w:rPr>
              <w:t>1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32+16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南校区</w:t>
            </w: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个班</w:t>
            </w:r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大学西班牙语</w:t>
            </w:r>
            <w:r w:rsidRPr="00DA5D1D">
              <w:rPr>
                <w:szCs w:val="21"/>
              </w:rPr>
              <w:t>1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32+16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南校区</w:t>
            </w:r>
            <w:r w:rsidRPr="00DA5D1D">
              <w:rPr>
                <w:szCs w:val="21"/>
              </w:rPr>
              <w:t>1</w:t>
            </w:r>
            <w:r w:rsidRPr="00DA5D1D">
              <w:rPr>
                <w:rFonts w:hint="eastAsia"/>
                <w:szCs w:val="21"/>
              </w:rPr>
              <w:t>个班</w:t>
            </w:r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俄罗斯风土人情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32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南校区</w:t>
            </w:r>
            <w:r w:rsidRPr="00DA5D1D">
              <w:rPr>
                <w:szCs w:val="21"/>
              </w:rPr>
              <w:t>1</w:t>
            </w:r>
            <w:r w:rsidRPr="00DA5D1D">
              <w:rPr>
                <w:rFonts w:hint="eastAsia"/>
                <w:szCs w:val="21"/>
              </w:rPr>
              <w:t>个班</w:t>
            </w:r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实用英语口语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32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南校区</w:t>
            </w:r>
            <w:r w:rsidRPr="00DA5D1D">
              <w:rPr>
                <w:szCs w:val="21"/>
              </w:rPr>
              <w:t>8</w:t>
            </w:r>
            <w:r w:rsidRPr="00DA5D1D">
              <w:rPr>
                <w:rFonts w:hint="eastAsia"/>
                <w:szCs w:val="21"/>
              </w:rPr>
              <w:t>个班</w:t>
            </w:r>
          </w:p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</w:p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北校区</w:t>
            </w:r>
            <w:r w:rsidRPr="00DA5D1D">
              <w:rPr>
                <w:szCs w:val="21"/>
              </w:rPr>
              <w:t>3</w:t>
            </w:r>
            <w:r w:rsidRPr="00DA5D1D">
              <w:rPr>
                <w:rFonts w:hint="eastAsia"/>
                <w:szCs w:val="21"/>
              </w:rPr>
              <w:t>个班</w:t>
            </w:r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商务英语听说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32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北校区</w:t>
            </w: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个班</w:t>
            </w:r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商务英语读写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32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北校区</w:t>
            </w:r>
            <w:r w:rsidRPr="00DA5D1D">
              <w:rPr>
                <w:szCs w:val="21"/>
              </w:rPr>
              <w:t>1</w:t>
            </w:r>
            <w:r w:rsidRPr="00DA5D1D">
              <w:rPr>
                <w:rFonts w:hint="eastAsia"/>
                <w:szCs w:val="21"/>
              </w:rPr>
              <w:t>个班</w:t>
            </w:r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英语口语与演讲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32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南校区</w:t>
            </w: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个班</w:t>
            </w:r>
            <w:r w:rsidRPr="00DA5D1D">
              <w:rPr>
                <w:szCs w:val="21"/>
              </w:rPr>
              <w:t>,</w:t>
            </w:r>
            <w:r w:rsidRPr="00DA5D1D">
              <w:rPr>
                <w:rFonts w:hint="eastAsia"/>
                <w:szCs w:val="21"/>
              </w:rPr>
              <w:t>北校区</w:t>
            </w:r>
            <w:r w:rsidRPr="00DA5D1D">
              <w:rPr>
                <w:szCs w:val="21"/>
              </w:rPr>
              <w:t>1</w:t>
            </w:r>
            <w:r w:rsidRPr="00DA5D1D">
              <w:rPr>
                <w:rFonts w:hint="eastAsia"/>
                <w:szCs w:val="21"/>
              </w:rPr>
              <w:t>个班</w:t>
            </w:r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英语论辩演讲艺术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32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南校区</w:t>
            </w:r>
            <w:r w:rsidRPr="00DA5D1D">
              <w:rPr>
                <w:szCs w:val="21"/>
              </w:rPr>
              <w:t>1</w:t>
            </w:r>
            <w:r w:rsidRPr="00DA5D1D">
              <w:rPr>
                <w:rFonts w:hint="eastAsia"/>
                <w:szCs w:val="21"/>
              </w:rPr>
              <w:t>个班</w:t>
            </w:r>
            <w:bookmarkStart w:id="0" w:name="_GoBack"/>
            <w:bookmarkEnd w:id="0"/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英国文学与文化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32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南校区</w:t>
            </w:r>
            <w:r w:rsidRPr="00DA5D1D">
              <w:rPr>
                <w:szCs w:val="21"/>
              </w:rPr>
              <w:t>5</w:t>
            </w:r>
            <w:r w:rsidRPr="00DA5D1D">
              <w:rPr>
                <w:rFonts w:hint="eastAsia"/>
                <w:szCs w:val="21"/>
              </w:rPr>
              <w:t>个班</w:t>
            </w:r>
            <w:r w:rsidRPr="00DA5D1D">
              <w:rPr>
                <w:szCs w:val="21"/>
              </w:rPr>
              <w:t xml:space="preserve"> </w:t>
            </w:r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西方哲学名著选读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32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南校区</w:t>
            </w: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个班</w:t>
            </w:r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西方科学名著选读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32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南校区</w:t>
            </w: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个班</w:t>
            </w:r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实用英汉翻译基础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32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南校区</w:t>
            </w:r>
            <w:r w:rsidRPr="00DA5D1D">
              <w:rPr>
                <w:szCs w:val="21"/>
              </w:rPr>
              <w:t>4</w:t>
            </w:r>
            <w:r w:rsidRPr="00DA5D1D">
              <w:rPr>
                <w:rFonts w:hint="eastAsia"/>
                <w:szCs w:val="21"/>
              </w:rPr>
              <w:t>个班</w:t>
            </w:r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高级英语听力（托福）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32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南校区</w:t>
            </w: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个班</w:t>
            </w:r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高级英语听力（雅思）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32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南校区</w:t>
            </w: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个班</w:t>
            </w:r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高级英语口语（托福）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32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南校区</w:t>
            </w:r>
            <w:r w:rsidRPr="00DA5D1D">
              <w:rPr>
                <w:szCs w:val="21"/>
              </w:rPr>
              <w:t>1</w:t>
            </w:r>
            <w:r w:rsidRPr="00DA5D1D">
              <w:rPr>
                <w:rFonts w:hint="eastAsia"/>
                <w:szCs w:val="21"/>
              </w:rPr>
              <w:t>个班</w:t>
            </w:r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高级英语口语（雅思）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32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南校区</w:t>
            </w:r>
            <w:r w:rsidRPr="00DA5D1D">
              <w:rPr>
                <w:szCs w:val="21"/>
              </w:rPr>
              <w:t>1</w:t>
            </w:r>
            <w:r w:rsidRPr="00DA5D1D">
              <w:rPr>
                <w:rFonts w:hint="eastAsia"/>
                <w:szCs w:val="21"/>
              </w:rPr>
              <w:t>个班</w:t>
            </w:r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英语语音与配音（</w:t>
            </w:r>
            <w:r w:rsidRPr="00DA5D1D">
              <w:rPr>
                <w:szCs w:val="21"/>
              </w:rPr>
              <w:t>1</w:t>
            </w:r>
            <w:r w:rsidRPr="00DA5D1D">
              <w:rPr>
                <w:rFonts w:hint="eastAsia"/>
                <w:szCs w:val="21"/>
              </w:rPr>
              <w:t>）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2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32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与英语专业学生跟班修读</w:t>
            </w:r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中国概览（英语）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3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32+32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与英语专业学生跟班修读</w:t>
            </w:r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中国哲学与文化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3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48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与英语专业学生跟班修读</w:t>
            </w:r>
          </w:p>
        </w:tc>
      </w:tr>
      <w:tr w:rsidR="006B39D2" w:rsidRPr="00DA5D1D" w:rsidTr="003243CA">
        <w:tc>
          <w:tcPr>
            <w:tcW w:w="2423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英语小说赏析</w:t>
            </w:r>
          </w:p>
        </w:tc>
        <w:tc>
          <w:tcPr>
            <w:tcW w:w="230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szCs w:val="21"/>
              </w:rPr>
              <w:t>3</w:t>
            </w:r>
            <w:r w:rsidRPr="00DA5D1D">
              <w:rPr>
                <w:rFonts w:hint="eastAsia"/>
                <w:szCs w:val="21"/>
              </w:rPr>
              <w:t>学分，</w:t>
            </w:r>
            <w:r w:rsidRPr="00DA5D1D">
              <w:rPr>
                <w:szCs w:val="21"/>
              </w:rPr>
              <w:t>32+16</w:t>
            </w:r>
            <w:r w:rsidRPr="00DA5D1D">
              <w:rPr>
                <w:rFonts w:hint="eastAsia"/>
                <w:szCs w:val="21"/>
              </w:rPr>
              <w:t>学时</w:t>
            </w:r>
          </w:p>
        </w:tc>
        <w:tc>
          <w:tcPr>
            <w:tcW w:w="3398" w:type="dxa"/>
          </w:tcPr>
          <w:p w:rsidR="006B39D2" w:rsidRPr="00DA5D1D" w:rsidRDefault="006B39D2" w:rsidP="00562C70">
            <w:pPr>
              <w:spacing w:line="360" w:lineRule="auto"/>
              <w:rPr>
                <w:szCs w:val="21"/>
              </w:rPr>
            </w:pPr>
            <w:r w:rsidRPr="00DA5D1D">
              <w:rPr>
                <w:rFonts w:hint="eastAsia"/>
                <w:szCs w:val="21"/>
              </w:rPr>
              <w:t>与英语专业学生跟班修读</w:t>
            </w:r>
          </w:p>
        </w:tc>
      </w:tr>
    </w:tbl>
    <w:p w:rsidR="006B39D2" w:rsidRPr="00953BE6" w:rsidRDefault="006B39D2"/>
    <w:sectPr w:rsidR="006B39D2" w:rsidRPr="00953BE6" w:rsidSect="00A12597"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234F"/>
    <w:rsid w:val="000131F2"/>
    <w:rsid w:val="000D0F27"/>
    <w:rsid w:val="00126B19"/>
    <w:rsid w:val="002C2550"/>
    <w:rsid w:val="00304C40"/>
    <w:rsid w:val="003243CA"/>
    <w:rsid w:val="003301E3"/>
    <w:rsid w:val="00331B0C"/>
    <w:rsid w:val="004C2064"/>
    <w:rsid w:val="004D3173"/>
    <w:rsid w:val="00562C70"/>
    <w:rsid w:val="006B39D2"/>
    <w:rsid w:val="006C3BEC"/>
    <w:rsid w:val="007B7208"/>
    <w:rsid w:val="00953BE6"/>
    <w:rsid w:val="00A12597"/>
    <w:rsid w:val="00A37978"/>
    <w:rsid w:val="00AC2387"/>
    <w:rsid w:val="00B64827"/>
    <w:rsid w:val="00BB4EFB"/>
    <w:rsid w:val="00BC2917"/>
    <w:rsid w:val="00C412F7"/>
    <w:rsid w:val="00C56C5E"/>
    <w:rsid w:val="00D56A9D"/>
    <w:rsid w:val="00DA5D1D"/>
    <w:rsid w:val="00E3234F"/>
    <w:rsid w:val="00EB7736"/>
    <w:rsid w:val="00F047BC"/>
    <w:rsid w:val="00FA237F"/>
    <w:rsid w:val="01EB75A0"/>
    <w:rsid w:val="061C1108"/>
    <w:rsid w:val="08D63220"/>
    <w:rsid w:val="093A2345"/>
    <w:rsid w:val="099A7EE5"/>
    <w:rsid w:val="0AC3210E"/>
    <w:rsid w:val="0DED3301"/>
    <w:rsid w:val="1375046F"/>
    <w:rsid w:val="145632B2"/>
    <w:rsid w:val="14D4784C"/>
    <w:rsid w:val="15955AF9"/>
    <w:rsid w:val="16E04125"/>
    <w:rsid w:val="18A838F4"/>
    <w:rsid w:val="18C2067B"/>
    <w:rsid w:val="1B4A587A"/>
    <w:rsid w:val="1CC27321"/>
    <w:rsid w:val="21170B43"/>
    <w:rsid w:val="212457DF"/>
    <w:rsid w:val="22E00BBD"/>
    <w:rsid w:val="233F0CC1"/>
    <w:rsid w:val="250B3AC7"/>
    <w:rsid w:val="25CF2D9B"/>
    <w:rsid w:val="25F424C9"/>
    <w:rsid w:val="26182C41"/>
    <w:rsid w:val="26B7301D"/>
    <w:rsid w:val="2903518E"/>
    <w:rsid w:val="2B350560"/>
    <w:rsid w:val="2D0E3558"/>
    <w:rsid w:val="2D131E18"/>
    <w:rsid w:val="2F5E6DDC"/>
    <w:rsid w:val="30880F4B"/>
    <w:rsid w:val="3255765B"/>
    <w:rsid w:val="33C35CC9"/>
    <w:rsid w:val="38403356"/>
    <w:rsid w:val="39DC654D"/>
    <w:rsid w:val="3BB4203D"/>
    <w:rsid w:val="3C284B1C"/>
    <w:rsid w:val="44373A5F"/>
    <w:rsid w:val="4539587B"/>
    <w:rsid w:val="46BB1E08"/>
    <w:rsid w:val="4B59397F"/>
    <w:rsid w:val="4C2176CB"/>
    <w:rsid w:val="4EA40270"/>
    <w:rsid w:val="508C503F"/>
    <w:rsid w:val="53E534B2"/>
    <w:rsid w:val="5BD55B8D"/>
    <w:rsid w:val="5C4C7C6B"/>
    <w:rsid w:val="5CA76D56"/>
    <w:rsid w:val="5D642B3C"/>
    <w:rsid w:val="5E1570DD"/>
    <w:rsid w:val="5EA124BF"/>
    <w:rsid w:val="613A23B6"/>
    <w:rsid w:val="641D48CA"/>
    <w:rsid w:val="6A255079"/>
    <w:rsid w:val="6CAD1E7F"/>
    <w:rsid w:val="6F9B6E91"/>
    <w:rsid w:val="704C4D1B"/>
    <w:rsid w:val="704E4C2D"/>
    <w:rsid w:val="777050D3"/>
    <w:rsid w:val="7B89361C"/>
    <w:rsid w:val="7BDA04AD"/>
    <w:rsid w:val="7C3C1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34F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3234F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104</Words>
  <Characters>597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LJZ</dc:creator>
  <cp:keywords/>
  <dc:description/>
  <cp:lastModifiedBy>杨丹</cp:lastModifiedBy>
  <cp:revision>13</cp:revision>
  <dcterms:created xsi:type="dcterms:W3CDTF">2014-10-29T12:08:00Z</dcterms:created>
  <dcterms:modified xsi:type="dcterms:W3CDTF">2016-08-26T01:04:00Z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